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2358D" w14:textId="77777777" w:rsidR="002602B4" w:rsidRDefault="008D226F" w:rsidP="00514820">
      <w:pPr>
        <w:pStyle w:val="Titelzeile"/>
        <w:spacing w:before="0"/>
        <w:rPr>
          <w:spacing w:val="-10"/>
          <w:kern w:val="28"/>
          <w:sz w:val="21"/>
          <w:szCs w:val="56"/>
        </w:rPr>
      </w:pPr>
      <w:r>
        <w:rPr>
          <w:rFonts w:eastAsiaTheme="minorHAnsi" w:cs="ArialMT"/>
          <w:noProof w:val="0"/>
          <w:szCs w:val="19"/>
          <w:lang w:eastAsia="en-US"/>
        </w:rPr>
        <w:t>Leistungsbeschreibung</w:t>
      </w:r>
    </w:p>
    <w:p w14:paraId="441D4BB9" w14:textId="4F1829F7" w:rsidR="004A41A4" w:rsidRPr="00B0430B" w:rsidRDefault="00B631DE" w:rsidP="0EA729D5">
      <w:pPr>
        <w:pStyle w:val="Untertitelzeile"/>
        <w:rPr>
          <w:rFonts w:eastAsiaTheme="minorEastAsia"/>
          <w:noProof w:val="0"/>
          <w:lang w:val="de-DE" w:eastAsia="en-US"/>
        </w:rPr>
      </w:pPr>
      <w:r w:rsidRPr="00B631DE">
        <w:rPr>
          <w:rFonts w:eastAsiaTheme="minorEastAsia"/>
          <w:noProof w:val="0"/>
          <w:lang w:val="de-DE" w:eastAsia="en-US"/>
        </w:rPr>
        <w:t xml:space="preserve">Konzeption, Umsetzung und Betreuung von </w:t>
      </w:r>
      <w:proofErr w:type="spellStart"/>
      <w:r w:rsidRPr="00B631DE">
        <w:rPr>
          <w:rFonts w:eastAsiaTheme="minorEastAsia"/>
          <w:noProof w:val="0"/>
          <w:lang w:val="de-DE" w:eastAsia="en-US"/>
        </w:rPr>
        <w:t>Social</w:t>
      </w:r>
      <w:proofErr w:type="spellEnd"/>
      <w:r w:rsidRPr="00B631DE">
        <w:rPr>
          <w:rFonts w:eastAsiaTheme="minorEastAsia"/>
          <w:noProof w:val="0"/>
          <w:lang w:val="de-DE" w:eastAsia="en-US"/>
        </w:rPr>
        <w:t>-Ads-Maßnahmen für das Angebot ZEBRA auf Instagram</w:t>
      </w:r>
    </w:p>
    <w:p w14:paraId="7429624A" w14:textId="7D7FA118" w:rsidR="001B431D" w:rsidRPr="001B431D" w:rsidRDefault="001B431D" w:rsidP="001B431D">
      <w:pPr>
        <w:pStyle w:val="CommentText"/>
      </w:pPr>
    </w:p>
    <w:p w14:paraId="72AC9BE1" w14:textId="77777777" w:rsidR="00CA39BB" w:rsidRDefault="00CA39BB" w:rsidP="00CA39BB">
      <w:pPr>
        <w:pStyle w:val="Heading1"/>
        <w:numPr>
          <w:ilvl w:val="0"/>
          <w:numId w:val="0"/>
        </w:numPr>
        <w:ind w:left="357" w:hanging="357"/>
      </w:pPr>
      <w:r>
        <w:t>Allgemeine angaben</w:t>
      </w:r>
    </w:p>
    <w:p w14:paraId="777D33C8" w14:textId="55859A94" w:rsidR="00EF3E1D" w:rsidRPr="000E2897" w:rsidRDefault="0067345D" w:rsidP="000C4DF4">
      <w:pPr>
        <w:jc w:val="both"/>
      </w:pPr>
      <w:r w:rsidRPr="0067345D">
        <w:t xml:space="preserve">Der Instagram-Kanal @fragzebra ist ein zentrales Kommunikationsangebot der Landesanstalt für Medien NRW zur Medienorientierung für Eltern und pädagogische Fachkräfte. Der Kanal klärt zielgruppengerecht über die drei Schwerpunktthemen Radikalisierung, Desinformation und sexualisierte Gewalt im digitalen Raum auf. Ziel ist es, Orientierung zu geben, Risiken verständlich einzuordnen und konkrete Handlungsmöglichkeiten für den Alltag von Familien, Schulen und Einrichtungen aufzuzeigen. </w:t>
      </w:r>
    </w:p>
    <w:p w14:paraId="21C98434" w14:textId="77777777" w:rsidR="00B631DE" w:rsidRPr="00B631DE" w:rsidRDefault="00B631DE" w:rsidP="00B631DE"/>
    <w:p w14:paraId="62E4EF43" w14:textId="1C29EA14" w:rsidR="00C20599" w:rsidRPr="00693084" w:rsidRDefault="00CA39BB" w:rsidP="001B431D">
      <w:r w:rsidRPr="001B431D">
        <w:rPr>
          <w:rFonts w:cstheme="majorBidi"/>
          <w:b/>
          <w:bCs/>
          <w:color w:val="00737D" w:themeColor="accent5"/>
          <w:spacing w:val="4"/>
          <w:kern w:val="28"/>
          <w:sz w:val="21"/>
          <w:szCs w:val="56"/>
        </w:rPr>
        <w:t>Bezeichnung der Leistung</w:t>
      </w:r>
    </w:p>
    <w:p w14:paraId="03BBC62B" w14:textId="04F8B30E" w:rsidR="00CA39BB" w:rsidRDefault="00C31923" w:rsidP="000A7391">
      <w:pPr>
        <w:jc w:val="both"/>
      </w:pPr>
      <w:r w:rsidRPr="00C31923">
        <w:t xml:space="preserve">Konzeption, Umsetzung und Aussteuerung zielgruppenspezifischer </w:t>
      </w:r>
      <w:proofErr w:type="spellStart"/>
      <w:r w:rsidRPr="00C31923">
        <w:t>Social</w:t>
      </w:r>
      <w:proofErr w:type="spellEnd"/>
      <w:r w:rsidRPr="00C31923">
        <w:t>-Media-Werbekampagnen (</w:t>
      </w:r>
      <w:proofErr w:type="spellStart"/>
      <w:r w:rsidRPr="00C31923">
        <w:t>Social</w:t>
      </w:r>
      <w:proofErr w:type="spellEnd"/>
      <w:r w:rsidRPr="00C31923">
        <w:t xml:space="preserve"> Ads) auf Instagram für das Medienkompetenzangebot ZEBRA. Es handelt sich um eine einmalige, </w:t>
      </w:r>
      <w:proofErr w:type="gramStart"/>
      <w:r w:rsidRPr="00C31923">
        <w:t>zeitlich befristete</w:t>
      </w:r>
      <w:proofErr w:type="gramEnd"/>
      <w:r w:rsidRPr="00C31923">
        <w:t xml:space="preserve"> Kampagnenleistung </w:t>
      </w:r>
      <w:r w:rsidR="00F602A5">
        <w:t xml:space="preserve">ab Vertragsschluss </w:t>
      </w:r>
      <w:r w:rsidRPr="00C31923">
        <w:t>bis zum 15. Dezember 2026, mit laufender operativer Betreuung (Monitoring, Optimierung, Reporting) während der gesamten Laufzeit.</w:t>
      </w:r>
    </w:p>
    <w:p w14:paraId="55AE1784" w14:textId="77777777" w:rsidR="00CA39BB" w:rsidRDefault="00CA39BB" w:rsidP="00CA39BB">
      <w:pPr>
        <w:pStyle w:val="Title"/>
        <w:rPr>
          <w:color w:val="00737D" w:themeColor="accent5"/>
        </w:rPr>
      </w:pPr>
      <w:r w:rsidRPr="00693084">
        <w:rPr>
          <w:color w:val="00737D" w:themeColor="accent5"/>
        </w:rPr>
        <w:t>Projektziel</w:t>
      </w:r>
    </w:p>
    <w:p w14:paraId="25CEDE21" w14:textId="0D435E00" w:rsidR="00B631DE" w:rsidRDefault="00B631DE" w:rsidP="000A7391">
      <w:pPr>
        <w:tabs>
          <w:tab w:val="left" w:pos="3308"/>
        </w:tabs>
        <w:jc w:val="both"/>
      </w:pPr>
      <w:r>
        <w:t xml:space="preserve">Ziel der Leistung ist es, die Reichweite und Bekanntheit der Plattform ZEBRA nachhaltig zu steigern, relevante Zielgruppen passgenau anzusprechen und die Interaktion mit dem Angebot zu erhöhen. Durch </w:t>
      </w:r>
      <w:proofErr w:type="spellStart"/>
      <w:r>
        <w:t>Social</w:t>
      </w:r>
      <w:proofErr w:type="spellEnd"/>
      <w:r>
        <w:t xml:space="preserve"> Ads sollen Eltern und pädagogische Fachkräfte in NRW auf Instagram mit medienrelevanten Themen adressiert und zur aktiven Nutzung sowie zum Dialog mit ZEBRA motiviert werden.</w:t>
      </w:r>
    </w:p>
    <w:p w14:paraId="0C2C647E" w14:textId="6487478C" w:rsidR="00B631DE" w:rsidRDefault="00B631DE" w:rsidP="000A7391">
      <w:pPr>
        <w:tabs>
          <w:tab w:val="left" w:pos="3308"/>
        </w:tabs>
        <w:jc w:val="both"/>
      </w:pPr>
      <w:r>
        <w:t>Der Fokus liegt auf einer strategischen und zielgruppenspezifischen Aussteuerung der Inhalte, um ein hohes Maß an Sichtbarkeit und Engagement zu erzielen. Von August bis zum Jahresende sollen mindestens folgende KPIs und Zuwächse erreicht werden:</w:t>
      </w:r>
    </w:p>
    <w:p w14:paraId="57705405" w14:textId="77777777" w:rsidR="00B631DE" w:rsidRDefault="00B631DE" w:rsidP="000A7391">
      <w:pPr>
        <w:pStyle w:val="ListParagraph"/>
        <w:tabs>
          <w:tab w:val="left" w:pos="3308"/>
        </w:tabs>
        <w:jc w:val="both"/>
      </w:pPr>
    </w:p>
    <w:p w14:paraId="42A550A6" w14:textId="3DA11C8A" w:rsidR="00B631DE" w:rsidRDefault="00B631DE" w:rsidP="000A7391">
      <w:pPr>
        <w:pStyle w:val="ListParagraph"/>
        <w:numPr>
          <w:ilvl w:val="0"/>
          <w:numId w:val="44"/>
        </w:numPr>
        <w:tabs>
          <w:tab w:val="left" w:pos="3308"/>
        </w:tabs>
        <w:jc w:val="both"/>
      </w:pPr>
      <w:r>
        <w:t xml:space="preserve">Follower-Wachstum: </w:t>
      </w:r>
      <w:r w:rsidR="00C31923" w:rsidRPr="00C31923">
        <w:t>in einer Höhe, die vom Dienstleister einzuschätzen und im Angebot anzugeben ist, mind. + 5.000 Follower im Kampagnenzeitraum</w:t>
      </w:r>
    </w:p>
    <w:p w14:paraId="775CCA74" w14:textId="5F2B31CD" w:rsidR="00B631DE" w:rsidRDefault="00B631DE" w:rsidP="000A7391">
      <w:pPr>
        <w:pStyle w:val="ListParagraph"/>
        <w:numPr>
          <w:ilvl w:val="0"/>
          <w:numId w:val="44"/>
        </w:numPr>
        <w:tabs>
          <w:tab w:val="left" w:pos="3308"/>
        </w:tabs>
        <w:jc w:val="both"/>
      </w:pPr>
      <w:r>
        <w:t xml:space="preserve">Reichweite: + 100.000 </w:t>
      </w:r>
      <w:r w:rsidR="00C31923" w:rsidRPr="00C31923">
        <w:t>erreichte Konten pro Monat</w:t>
      </w:r>
    </w:p>
    <w:p w14:paraId="0BB55C50" w14:textId="011794C6" w:rsidR="00B631DE" w:rsidRDefault="00B631DE" w:rsidP="000A7391">
      <w:pPr>
        <w:pStyle w:val="ListParagraph"/>
        <w:numPr>
          <w:ilvl w:val="0"/>
          <w:numId w:val="44"/>
        </w:numPr>
        <w:jc w:val="both"/>
      </w:pPr>
      <w:r>
        <w:t xml:space="preserve">Engagement: </w:t>
      </w:r>
      <w:r w:rsidR="00C31923" w:rsidRPr="00C31923">
        <w:t>Sicherstellung der derzeit bestehenden Interaktionsrate von 5–7 %</w:t>
      </w:r>
    </w:p>
    <w:p w14:paraId="26B73F1D" w14:textId="350F0FD4" w:rsidR="00C31923" w:rsidRDefault="00C31923" w:rsidP="000A7391">
      <w:pPr>
        <w:pStyle w:val="ListParagraph"/>
        <w:numPr>
          <w:ilvl w:val="0"/>
          <w:numId w:val="44"/>
        </w:numPr>
        <w:jc w:val="both"/>
      </w:pPr>
      <w:r w:rsidRPr="00C31923">
        <w:t>Sichtbarkeit: Erhöhung der Sichtbarkeit von @fragzebra-Inhalten in relevanten Zielgruppen über die bestehende Community hinaus</w:t>
      </w:r>
    </w:p>
    <w:p w14:paraId="47A3277A" w14:textId="34A599FD" w:rsidR="00B631DE" w:rsidRDefault="00B631DE" w:rsidP="000A7391">
      <w:pPr>
        <w:pStyle w:val="ListParagraph"/>
        <w:numPr>
          <w:ilvl w:val="0"/>
          <w:numId w:val="44"/>
        </w:numPr>
        <w:tabs>
          <w:tab w:val="left" w:pos="3308"/>
        </w:tabs>
        <w:jc w:val="both"/>
      </w:pPr>
      <w:r>
        <w:t>Zielgruppenqualität (optional):</w:t>
      </w:r>
    </w:p>
    <w:p w14:paraId="592E58EC" w14:textId="74BE19B0" w:rsidR="00B631DE" w:rsidRDefault="00B631DE" w:rsidP="000A7391">
      <w:pPr>
        <w:pStyle w:val="ListParagraph"/>
        <w:numPr>
          <w:ilvl w:val="1"/>
          <w:numId w:val="44"/>
        </w:numPr>
        <w:tabs>
          <w:tab w:val="left" w:pos="3308"/>
        </w:tabs>
        <w:jc w:val="both"/>
      </w:pPr>
      <w:r>
        <w:t xml:space="preserve">Mind. 65 % </w:t>
      </w:r>
      <w:proofErr w:type="gramStart"/>
      <w:r>
        <w:t>der neuen Follower</w:t>
      </w:r>
      <w:proofErr w:type="gramEnd"/>
      <w:r>
        <w:t xml:space="preserve"> aus dem DACH-Raum</w:t>
      </w:r>
    </w:p>
    <w:p w14:paraId="467C680D" w14:textId="685B2FBD" w:rsidR="00CA39BB" w:rsidRPr="00CA39BB" w:rsidRDefault="00B631DE" w:rsidP="000A7391">
      <w:pPr>
        <w:pStyle w:val="ListParagraph"/>
        <w:numPr>
          <w:ilvl w:val="1"/>
          <w:numId w:val="44"/>
        </w:numPr>
        <w:tabs>
          <w:tab w:val="left" w:pos="3308"/>
        </w:tabs>
        <w:jc w:val="both"/>
      </w:pPr>
      <w:r>
        <w:t>Fokus-Zielgruppen: 28–50 Jahre (Eltern &amp; Pädagogen)</w:t>
      </w:r>
    </w:p>
    <w:p w14:paraId="2DB09F0E" w14:textId="77777777" w:rsidR="00C20599" w:rsidRDefault="00CA39BB" w:rsidP="00CA39BB">
      <w:pPr>
        <w:pStyle w:val="Title"/>
        <w:rPr>
          <w:color w:val="00737D" w:themeColor="accent5"/>
        </w:rPr>
      </w:pPr>
      <w:r w:rsidRPr="00693084">
        <w:rPr>
          <w:color w:val="00737D" w:themeColor="accent5"/>
        </w:rPr>
        <w:t>Leistungsumfang</w:t>
      </w:r>
    </w:p>
    <w:p w14:paraId="0A3C9F2E" w14:textId="77777777" w:rsidR="00B631DE" w:rsidRDefault="00B631DE" w:rsidP="00B631DE">
      <w:r>
        <w:t>Die Leistung umfasst:</w:t>
      </w:r>
    </w:p>
    <w:p w14:paraId="52B34D53" w14:textId="71EC5642" w:rsidR="00B631DE" w:rsidRDefault="00B631DE" w:rsidP="00B631DE">
      <w:pPr>
        <w:pStyle w:val="ListParagraph"/>
        <w:numPr>
          <w:ilvl w:val="0"/>
          <w:numId w:val="47"/>
        </w:numPr>
      </w:pPr>
      <w:r>
        <w:t>(Weiter</w:t>
      </w:r>
      <w:r w:rsidR="00C31923">
        <w:t>-</w:t>
      </w:r>
      <w:r>
        <w:t>)</w:t>
      </w:r>
      <w:r w:rsidR="00C31923">
        <w:t>E</w:t>
      </w:r>
      <w:r>
        <w:t xml:space="preserve">ntwicklung einer zielgruppenspezifischen </w:t>
      </w:r>
      <w:proofErr w:type="spellStart"/>
      <w:r>
        <w:t>Social</w:t>
      </w:r>
      <w:proofErr w:type="spellEnd"/>
      <w:r>
        <w:t>-Ad-Strategie für Instagram</w:t>
      </w:r>
    </w:p>
    <w:p w14:paraId="43AA4A09" w14:textId="218A8B03" w:rsidR="00B631DE" w:rsidRDefault="00B631DE" w:rsidP="00B631DE">
      <w:pPr>
        <w:pStyle w:val="ListParagraph"/>
        <w:numPr>
          <w:ilvl w:val="0"/>
          <w:numId w:val="47"/>
        </w:numPr>
      </w:pPr>
      <w:r>
        <w:t>Erstellung von</w:t>
      </w:r>
      <w:r w:rsidR="000827E3">
        <w:t xml:space="preserve"> 5</w:t>
      </w:r>
      <w:r>
        <w:t xml:space="preserve"> Creatives (Video, Grafik, Text)</w:t>
      </w:r>
      <w:r w:rsidR="000827E3">
        <w:t xml:space="preserve"> pro Monat</w:t>
      </w:r>
      <w:r>
        <w:t xml:space="preserve"> </w:t>
      </w:r>
      <w:r w:rsidR="00100786">
        <w:t xml:space="preserve">(insgesamt 20 Creatives) </w:t>
      </w:r>
      <w:r>
        <w:t xml:space="preserve">im Look &amp; </w:t>
      </w:r>
      <w:proofErr w:type="spellStart"/>
      <w:r>
        <w:t>Feel</w:t>
      </w:r>
      <w:proofErr w:type="spellEnd"/>
      <w:r>
        <w:t xml:space="preserve"> von ZEBRA</w:t>
      </w:r>
    </w:p>
    <w:p w14:paraId="76E70FC9" w14:textId="42224B0A" w:rsidR="00B631DE" w:rsidRDefault="00B631DE" w:rsidP="00B631DE">
      <w:pPr>
        <w:pStyle w:val="ListParagraph"/>
        <w:numPr>
          <w:ilvl w:val="0"/>
          <w:numId w:val="47"/>
        </w:numPr>
      </w:pPr>
      <w:r>
        <w:t>Planung und Umsetzung der Ausspielung inkl. Targeting, Budgetsteuerung und A/B-</w:t>
      </w:r>
      <w:proofErr w:type="spellStart"/>
      <w:r>
        <w:t>Testing</w:t>
      </w:r>
      <w:proofErr w:type="spellEnd"/>
    </w:p>
    <w:p w14:paraId="19558E07" w14:textId="7B0A8303" w:rsidR="00B631DE" w:rsidRDefault="00B631DE" w:rsidP="00B631DE">
      <w:pPr>
        <w:pStyle w:val="ListParagraph"/>
        <w:numPr>
          <w:ilvl w:val="0"/>
          <w:numId w:val="47"/>
        </w:numPr>
      </w:pPr>
      <w:r>
        <w:t>Laufendes Monitoring und Optimierung der Kampagne</w:t>
      </w:r>
    </w:p>
    <w:p w14:paraId="02366DB3" w14:textId="18CD6C21" w:rsidR="00B631DE" w:rsidRDefault="00B631DE" w:rsidP="00B631DE">
      <w:pPr>
        <w:pStyle w:val="ListParagraph"/>
        <w:numPr>
          <w:ilvl w:val="0"/>
          <w:numId w:val="47"/>
        </w:numPr>
      </w:pPr>
      <w:r>
        <w:t>Zwischenbericht zum Kampagnenverlauf</w:t>
      </w:r>
    </w:p>
    <w:p w14:paraId="59502C90" w14:textId="77190B7C" w:rsidR="00B631DE" w:rsidRPr="00B631DE" w:rsidRDefault="00B631DE" w:rsidP="00B631DE">
      <w:pPr>
        <w:pStyle w:val="ListParagraph"/>
        <w:numPr>
          <w:ilvl w:val="0"/>
          <w:numId w:val="47"/>
        </w:numPr>
      </w:pPr>
      <w:r>
        <w:t>Abschlussbericht mit Auswertung der KPIs</w:t>
      </w:r>
    </w:p>
    <w:p w14:paraId="09196AA2" w14:textId="77777777" w:rsidR="00CA39BB" w:rsidRDefault="00CA39BB" w:rsidP="00CA39BB">
      <w:pPr>
        <w:pStyle w:val="Title"/>
        <w:rPr>
          <w:color w:val="00737D" w:themeColor="accent5"/>
        </w:rPr>
      </w:pPr>
      <w:r w:rsidRPr="00693084">
        <w:rPr>
          <w:color w:val="00737D" w:themeColor="accent5"/>
        </w:rPr>
        <w:t>Sonstige Anforderungen</w:t>
      </w:r>
    </w:p>
    <w:p w14:paraId="284A6270" w14:textId="77777777" w:rsidR="00B631DE" w:rsidRDefault="00B631DE" w:rsidP="00F00A67">
      <w:pPr>
        <w:pStyle w:val="ListParagraph"/>
        <w:numPr>
          <w:ilvl w:val="0"/>
          <w:numId w:val="48"/>
        </w:numPr>
        <w:jc w:val="both"/>
      </w:pPr>
      <w:r>
        <w:t>Abstimmung mit dem Team Angebotsmanagement und Strategie in der Konzeptions- und Umsetzungsphase</w:t>
      </w:r>
    </w:p>
    <w:p w14:paraId="7796D723" w14:textId="03ECA389" w:rsidR="00B631DE" w:rsidRPr="00B631DE" w:rsidRDefault="00B631DE" w:rsidP="00F00A67">
      <w:pPr>
        <w:pStyle w:val="ListParagraph"/>
        <w:numPr>
          <w:ilvl w:val="0"/>
          <w:numId w:val="48"/>
        </w:numPr>
        <w:jc w:val="both"/>
      </w:pPr>
      <w:r>
        <w:t>Berücksichtigung bestehender Styleguides (Farben, Typografie, Tonalität)</w:t>
      </w:r>
      <w:r w:rsidRPr="00B631DE">
        <w:rPr>
          <w:highlight w:val="yellow"/>
        </w:rPr>
        <w:t xml:space="preserve"> </w:t>
      </w:r>
    </w:p>
    <w:p w14:paraId="225B78BA" w14:textId="6586F4DB" w:rsidR="00F00A67" w:rsidRPr="00B631DE" w:rsidRDefault="00F00A67" w:rsidP="00F00A67">
      <w:pPr>
        <w:pStyle w:val="ListParagraph"/>
        <w:numPr>
          <w:ilvl w:val="0"/>
          <w:numId w:val="48"/>
        </w:numPr>
        <w:jc w:val="both"/>
      </w:pPr>
      <w:r w:rsidRPr="00F00A67">
        <w:t>Das maximale Budget beträgt 30.000 Euro brutto. Die Budgetaufteilung ist im Preisblatt transparent darzustellen. Es wird erwartet, dass der Schwerpunkt der Mittelverwendung auf dem Mediabudget für die Schaltung von Instagram-Anzeigen liegt. Agenturhonorare und sonstige Kosten sind angemessen zu kalkulieren.</w:t>
      </w:r>
    </w:p>
    <w:p w14:paraId="67023F1C" w14:textId="37A11F34" w:rsidR="00C20599" w:rsidRDefault="00CA39BB" w:rsidP="00CA39BB">
      <w:pPr>
        <w:pStyle w:val="Heading1"/>
        <w:numPr>
          <w:ilvl w:val="0"/>
          <w:numId w:val="0"/>
        </w:numPr>
        <w:ind w:left="357" w:hanging="357"/>
        <w:rPr>
          <w:i/>
          <w:iCs/>
          <w:sz w:val="19"/>
          <w:szCs w:val="19"/>
        </w:rPr>
      </w:pPr>
      <w:r w:rsidRPr="00693084">
        <w:t>Leistungszeitraum und Fristen</w:t>
      </w:r>
      <w:r w:rsidR="00F176D8" w:rsidRPr="00693084">
        <w:t xml:space="preserve"> </w:t>
      </w:r>
    </w:p>
    <w:p w14:paraId="027B15B2" w14:textId="77777777" w:rsidR="00CA39BB" w:rsidRPr="00693084" w:rsidRDefault="00CA39BB" w:rsidP="00CA39BB">
      <w:pPr>
        <w:pStyle w:val="Title"/>
        <w:rPr>
          <w:color w:val="00737D" w:themeColor="accent5"/>
        </w:rPr>
      </w:pPr>
      <w:r w:rsidRPr="00693084">
        <w:rPr>
          <w:color w:val="00737D" w:themeColor="accent5"/>
        </w:rPr>
        <w:t>Zeitraum der Leistungserbringung</w:t>
      </w:r>
    </w:p>
    <w:p w14:paraId="4E5141E8" w14:textId="277A39B0" w:rsidR="00CA39BB" w:rsidRDefault="00880CA0" w:rsidP="00236117">
      <w:pPr>
        <w:tabs>
          <w:tab w:val="left" w:pos="3308"/>
        </w:tabs>
      </w:pPr>
      <w:r w:rsidRPr="00880CA0">
        <w:t>Ab Zuschlag bis 15.12.2026</w:t>
      </w:r>
    </w:p>
    <w:p w14:paraId="30F82BA9" w14:textId="54D6FCF2" w:rsidR="00946FA6" w:rsidRPr="00C31923" w:rsidRDefault="009E4696" w:rsidP="00880CA0">
      <w:pPr>
        <w:pStyle w:val="Heading1"/>
        <w:numPr>
          <w:ilvl w:val="0"/>
          <w:numId w:val="0"/>
        </w:numPr>
        <w:rPr>
          <w:i/>
          <w:iCs/>
        </w:rPr>
      </w:pPr>
      <w:r w:rsidRPr="00693084">
        <w:t xml:space="preserve">Anforderungen an das Ergebnis </w:t>
      </w:r>
      <w:r w:rsidR="00F1778C" w:rsidRPr="00693084">
        <w:t>der leistung</w:t>
      </w:r>
      <w:r w:rsidR="00CA39BB" w:rsidRPr="00693084">
        <w:rPr>
          <w:i/>
          <w:iCs/>
        </w:rPr>
        <w:t xml:space="preserve"> </w:t>
      </w:r>
    </w:p>
    <w:p w14:paraId="3BAFBC20" w14:textId="77777777" w:rsidR="00F1778C" w:rsidRPr="00693084" w:rsidRDefault="00CA39BB" w:rsidP="00767A19">
      <w:pPr>
        <w:pStyle w:val="Title"/>
        <w:rPr>
          <w:color w:val="00737D" w:themeColor="accent5"/>
        </w:rPr>
      </w:pPr>
      <w:r w:rsidRPr="00693084">
        <w:rPr>
          <w:color w:val="00737D" w:themeColor="accent5"/>
        </w:rPr>
        <w:t>Kontrollen und Abnahm</w:t>
      </w:r>
      <w:r w:rsidR="00F1778C" w:rsidRPr="00693084">
        <w:rPr>
          <w:color w:val="00737D" w:themeColor="accent5"/>
        </w:rPr>
        <w:t>eformen</w:t>
      </w:r>
    </w:p>
    <w:p w14:paraId="5FD0E746" w14:textId="16E4E0DF" w:rsidR="00767A19" w:rsidRPr="00767A19" w:rsidRDefault="00B631DE" w:rsidP="00FA7841">
      <w:pPr>
        <w:jc w:val="both"/>
      </w:pPr>
      <w:r w:rsidRPr="00B631DE">
        <w:t xml:space="preserve">Vor Beginn der Kampagne erfolgt eine verbindliche Abstimmung des Konzepts sowie der vorgesehenen Creatives. Während der Laufzeit werden im zweiwöchentlichen Rhythmus Abstimmungstermine zur operativen und inhaltlichen Koordination durchgeführt. Nach Abschluss der Maßnahme ist ein aussagekräftiger Abschlussbericht in </w:t>
      </w:r>
      <w:proofErr w:type="gramStart"/>
      <w:r w:rsidRPr="00B631DE">
        <w:t>PDF-Format</w:t>
      </w:r>
      <w:proofErr w:type="gramEnd"/>
      <w:r w:rsidRPr="00B631DE">
        <w:t xml:space="preserve"> vorzulegen. Die Abnahme der erbrachten Leistungen erfolgt durch das Team Angebotsmanagement und Strategie nach Prüfung der vertraglich vereinbarten Leistungsbestandteile.</w:t>
      </w:r>
    </w:p>
    <w:p w14:paraId="7800C789" w14:textId="77777777" w:rsidR="0084595E" w:rsidRPr="00F1778C" w:rsidRDefault="0084595E" w:rsidP="001337D3"/>
    <w:p w14:paraId="50F3C2C9" w14:textId="77777777" w:rsidR="00CA39BB" w:rsidRPr="00CA39BB" w:rsidRDefault="00CA39BB" w:rsidP="00CA39BB">
      <w:pPr>
        <w:pBdr>
          <w:bottom w:val="single" w:sz="6" w:space="1" w:color="auto"/>
        </w:pBdr>
      </w:pPr>
    </w:p>
    <w:p w14:paraId="21678EDE" w14:textId="77777777" w:rsidR="0084595E" w:rsidRDefault="00A5590A" w:rsidP="00B04338">
      <w:pPr>
        <w:tabs>
          <w:tab w:val="left" w:pos="3308"/>
        </w:tabs>
        <w:rPr>
          <w:b/>
          <w:bCs/>
        </w:rPr>
      </w:pPr>
      <w:r w:rsidRPr="001337D3">
        <w:rPr>
          <w:b/>
          <w:bCs/>
        </w:rPr>
        <w:t xml:space="preserve">Bieterfragen können im Rahmen der Ausschreibung über das Vergabeportal eingereicht werden. </w:t>
      </w:r>
    </w:p>
    <w:p w14:paraId="1CE0A08F" w14:textId="77777777" w:rsidR="00B04338" w:rsidRPr="00B04338" w:rsidRDefault="00B04338" w:rsidP="00B04338">
      <w:pPr>
        <w:tabs>
          <w:tab w:val="left" w:pos="3308"/>
        </w:tabs>
        <w:rPr>
          <w:b/>
          <w:bCs/>
        </w:rPr>
      </w:pPr>
    </w:p>
    <w:p w14:paraId="707C537B" w14:textId="77777777" w:rsidR="00AA7CD3" w:rsidRDefault="000C297E" w:rsidP="000E2897">
      <w:pPr>
        <w:tabs>
          <w:tab w:val="left" w:pos="3308"/>
        </w:tabs>
      </w:pPr>
      <w:sdt>
        <w:sdtPr>
          <w:id w:val="-508838953"/>
          <w14:checkbox>
            <w14:checked w14:val="0"/>
            <w14:checkedState w14:val="2612" w14:font="MS Gothic"/>
            <w14:uncheckedState w14:val="2610" w14:font="MS Gothic"/>
          </w14:checkbox>
        </w:sdtPr>
        <w:sdtContent>
          <w:r w:rsidR="00EF3E1D">
            <w:rPr>
              <w:rFonts w:ascii="MS Gothic" w:eastAsia="MS Gothic" w:hAnsi="MS Gothic" w:hint="eastAsia"/>
            </w:rPr>
            <w:t>☐</w:t>
          </w:r>
        </w:sdtContent>
      </w:sdt>
      <w:r w:rsidR="004D431E">
        <w:t xml:space="preserve"> Bitte ankreuzen, dass die Leistungsbeschreibung von Ihnen zur Kenntnis genommen wurde.</w:t>
      </w:r>
    </w:p>
    <w:tbl>
      <w:tblPr>
        <w:tblStyle w:val="TableGrid"/>
        <w:tblW w:w="0" w:type="auto"/>
        <w:tblLook w:val="04A0" w:firstRow="1" w:lastRow="0" w:firstColumn="1" w:lastColumn="0" w:noHBand="0" w:noVBand="1"/>
      </w:tblPr>
      <w:tblGrid>
        <w:gridCol w:w="4604"/>
        <w:gridCol w:w="4604"/>
      </w:tblGrid>
      <w:tr w:rsidR="00AA7CD3" w14:paraId="3F690B8B" w14:textId="77777777" w:rsidTr="00AA7CD3">
        <w:tc>
          <w:tcPr>
            <w:tcW w:w="4604" w:type="dxa"/>
          </w:tcPr>
          <w:p w14:paraId="6C9B8519" w14:textId="77777777" w:rsidR="00AA7CD3" w:rsidRPr="00F00AB8" w:rsidRDefault="00AA7CD3" w:rsidP="000E2897">
            <w:pPr>
              <w:tabs>
                <w:tab w:val="left" w:pos="3308"/>
              </w:tabs>
              <w:rPr>
                <w:b/>
                <w:bCs/>
              </w:rPr>
            </w:pPr>
            <w:r w:rsidRPr="00F00AB8">
              <w:rPr>
                <w:b/>
                <w:bCs/>
              </w:rPr>
              <w:t>Name der Firma</w:t>
            </w:r>
          </w:p>
        </w:tc>
        <w:sdt>
          <w:sdtPr>
            <w:id w:val="-1548519595"/>
            <w:placeholder>
              <w:docPart w:val="62EC261E31BA458A937E3C28E3896021"/>
            </w:placeholder>
            <w:showingPlcHdr/>
          </w:sdtPr>
          <w:sdtContent>
            <w:tc>
              <w:tcPr>
                <w:tcW w:w="4604" w:type="dxa"/>
              </w:tcPr>
              <w:p w14:paraId="254E142F" w14:textId="77777777" w:rsidR="00AA7CD3" w:rsidRDefault="00930E57" w:rsidP="00930E57">
                <w:pPr>
                  <w:tabs>
                    <w:tab w:val="left" w:pos="3308"/>
                  </w:tabs>
                  <w:spacing w:line="276" w:lineRule="auto"/>
                </w:pPr>
                <w:r w:rsidRPr="000957B5">
                  <w:rPr>
                    <w:rStyle w:val="PlaceholderText"/>
                  </w:rPr>
                  <w:t>Klicken oder tippen Sie hier, um Text einzugeben.</w:t>
                </w:r>
              </w:p>
            </w:tc>
          </w:sdtContent>
        </w:sdt>
      </w:tr>
      <w:tr w:rsidR="00AA7CD3" w14:paraId="5F3508AF" w14:textId="77777777" w:rsidTr="00AA7CD3">
        <w:tc>
          <w:tcPr>
            <w:tcW w:w="4604" w:type="dxa"/>
          </w:tcPr>
          <w:p w14:paraId="3BEC9D60" w14:textId="77777777" w:rsidR="00AA7CD3" w:rsidRPr="00F00AB8" w:rsidRDefault="00AA7CD3" w:rsidP="000E2897">
            <w:pPr>
              <w:tabs>
                <w:tab w:val="left" w:pos="3308"/>
              </w:tabs>
              <w:rPr>
                <w:b/>
                <w:bCs/>
              </w:rPr>
            </w:pPr>
            <w:r w:rsidRPr="00F00AB8">
              <w:rPr>
                <w:b/>
                <w:bCs/>
              </w:rPr>
              <w:t>Name, Vorname des Ansprechpartners</w:t>
            </w:r>
          </w:p>
        </w:tc>
        <w:tc>
          <w:tcPr>
            <w:tcW w:w="4604" w:type="dxa"/>
          </w:tcPr>
          <w:p w14:paraId="7F5E4975" w14:textId="77777777" w:rsidR="00AA7CD3" w:rsidRDefault="000C297E" w:rsidP="00930E57">
            <w:pPr>
              <w:pStyle w:val="Header"/>
              <w:spacing w:line="276" w:lineRule="auto"/>
            </w:pPr>
            <w:sdt>
              <w:sdtPr>
                <w:id w:val="-2106486222"/>
                <w:placeholder>
                  <w:docPart w:val="62EC261E31BA458A937E3C28E3896021"/>
                </w:placeholder>
                <w:showingPlcHdr/>
              </w:sdtPr>
              <w:sdtContent>
                <w:r w:rsidR="00930E57" w:rsidRPr="000957B5">
                  <w:rPr>
                    <w:rStyle w:val="PlaceholderText"/>
                  </w:rPr>
                  <w:t>Klicken oder tippen Sie hier, um Text einzugeben.</w:t>
                </w:r>
              </w:sdtContent>
            </w:sdt>
          </w:p>
        </w:tc>
      </w:tr>
      <w:tr w:rsidR="00AA7CD3" w14:paraId="1021EA8E" w14:textId="77777777" w:rsidTr="00AA7CD3">
        <w:tc>
          <w:tcPr>
            <w:tcW w:w="4604" w:type="dxa"/>
          </w:tcPr>
          <w:p w14:paraId="109B1318" w14:textId="77777777" w:rsidR="00AA7CD3" w:rsidRPr="00F00AB8" w:rsidRDefault="00AA7CD3" w:rsidP="000E2897">
            <w:pPr>
              <w:tabs>
                <w:tab w:val="left" w:pos="3308"/>
              </w:tabs>
              <w:rPr>
                <w:b/>
                <w:bCs/>
              </w:rPr>
            </w:pPr>
            <w:r w:rsidRPr="00F00AB8">
              <w:rPr>
                <w:b/>
                <w:bCs/>
              </w:rPr>
              <w:t>Kontaktdaten</w:t>
            </w:r>
          </w:p>
        </w:tc>
        <w:tc>
          <w:tcPr>
            <w:tcW w:w="4604" w:type="dxa"/>
          </w:tcPr>
          <w:p w14:paraId="28383A51" w14:textId="77777777" w:rsidR="00AA7CD3" w:rsidRDefault="000C297E" w:rsidP="00930E57">
            <w:pPr>
              <w:pStyle w:val="Header"/>
              <w:spacing w:line="276" w:lineRule="auto"/>
            </w:pPr>
            <w:sdt>
              <w:sdtPr>
                <w:id w:val="1717077255"/>
                <w:placeholder>
                  <w:docPart w:val="62EC261E31BA458A937E3C28E3896021"/>
                </w:placeholder>
                <w:showingPlcHdr/>
              </w:sdtPr>
              <w:sdtContent>
                <w:r w:rsidR="00930E57" w:rsidRPr="000957B5">
                  <w:rPr>
                    <w:rStyle w:val="PlaceholderText"/>
                  </w:rPr>
                  <w:t>Klicken oder tippen Sie hier, um Text einzugeben.</w:t>
                </w:r>
              </w:sdtContent>
            </w:sdt>
          </w:p>
        </w:tc>
      </w:tr>
      <w:tr w:rsidR="00AA7CD3" w14:paraId="37BF2493" w14:textId="77777777" w:rsidTr="00AA7CD3">
        <w:tc>
          <w:tcPr>
            <w:tcW w:w="4604" w:type="dxa"/>
          </w:tcPr>
          <w:p w14:paraId="002FF4C0" w14:textId="77777777" w:rsidR="00AA7CD3" w:rsidRPr="00F00AB8" w:rsidRDefault="00AA7CD3" w:rsidP="000E2897">
            <w:pPr>
              <w:tabs>
                <w:tab w:val="left" w:pos="3308"/>
              </w:tabs>
              <w:rPr>
                <w:b/>
                <w:bCs/>
              </w:rPr>
            </w:pPr>
            <w:r w:rsidRPr="00F00AB8">
              <w:rPr>
                <w:b/>
                <w:bCs/>
              </w:rPr>
              <w:t>Ort, Datum</w:t>
            </w:r>
          </w:p>
        </w:tc>
        <w:sdt>
          <w:sdtPr>
            <w:id w:val="55827676"/>
            <w:placeholder>
              <w:docPart w:val="62EC261E31BA458A937E3C28E3896021"/>
            </w:placeholder>
            <w:showingPlcHdr/>
          </w:sdtPr>
          <w:sdtContent>
            <w:tc>
              <w:tcPr>
                <w:tcW w:w="4604" w:type="dxa"/>
              </w:tcPr>
              <w:p w14:paraId="4ACD0ED7" w14:textId="77777777" w:rsidR="00AA7CD3" w:rsidRDefault="00930E57" w:rsidP="009B0BDF">
                <w:pPr>
                  <w:tabs>
                    <w:tab w:val="left" w:pos="3308"/>
                  </w:tabs>
                </w:pPr>
                <w:r w:rsidRPr="000957B5">
                  <w:rPr>
                    <w:rStyle w:val="PlaceholderText"/>
                  </w:rPr>
                  <w:t>Klicken oder tippen Sie hier, um Text einzugeben.</w:t>
                </w:r>
              </w:p>
            </w:tc>
          </w:sdtContent>
        </w:sdt>
      </w:tr>
    </w:tbl>
    <w:p w14:paraId="3AEAF4CB" w14:textId="77777777" w:rsidR="00EF3E1D" w:rsidRPr="000E2897" w:rsidRDefault="00EF3E1D" w:rsidP="000E2897">
      <w:pPr>
        <w:tabs>
          <w:tab w:val="left" w:pos="3308"/>
        </w:tabs>
      </w:pPr>
    </w:p>
    <w:sectPr w:rsidR="00EF3E1D" w:rsidRPr="000E2897" w:rsidSect="00672725">
      <w:headerReference w:type="even" r:id="rId11"/>
      <w:headerReference w:type="default" r:id="rId12"/>
      <w:footerReference w:type="even" r:id="rId13"/>
      <w:footerReference w:type="default" r:id="rId14"/>
      <w:headerReference w:type="first" r:id="rId15"/>
      <w:footerReference w:type="first" r:id="rId16"/>
      <w:pgSz w:w="11906" w:h="16838"/>
      <w:pgMar w:top="2807" w:right="1270" w:bottom="1848" w:left="1418" w:header="62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345DC" w14:textId="77777777" w:rsidR="00744419" w:rsidRDefault="00744419" w:rsidP="00E621CA">
      <w:pPr>
        <w:spacing w:after="0" w:line="240" w:lineRule="auto"/>
      </w:pPr>
      <w:r>
        <w:separator/>
      </w:r>
    </w:p>
  </w:endnote>
  <w:endnote w:type="continuationSeparator" w:id="0">
    <w:p w14:paraId="16DA1B17" w14:textId="77777777" w:rsidR="00744419" w:rsidRDefault="00744419" w:rsidP="00E6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DIN OT Cond">
    <w:altName w:val="Cambria"/>
    <w:panose1 w:val="00000000000000000000"/>
    <w:charset w:val="00"/>
    <w:family w:val="roman"/>
    <w:notTrueType/>
    <w:pitch w:val="default"/>
  </w:font>
  <w:font w:name="Arial Narrow">
    <w:altName w:val="Arial"/>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B155" w14:textId="77777777" w:rsidR="00A865A5" w:rsidRDefault="00A86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97299"/>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16F93D81" w14:textId="627B4CA3" w:rsidR="00672725" w:rsidRPr="007B4574" w:rsidRDefault="00672725" w:rsidP="007B4574">
            <w:pPr>
              <w:pStyle w:val="Footer"/>
              <w:jc w:val="right"/>
              <w:rPr>
                <w:sz w:val="17"/>
                <w:szCs w:val="17"/>
              </w:rPr>
            </w:pPr>
            <w:r w:rsidRPr="007B4574">
              <w:rPr>
                <w:bCs/>
                <w:sz w:val="17"/>
                <w:szCs w:val="17"/>
              </w:rPr>
              <w:fldChar w:fldCharType="begin"/>
            </w:r>
            <w:r w:rsidRPr="007B4574">
              <w:rPr>
                <w:bCs/>
                <w:sz w:val="17"/>
                <w:szCs w:val="17"/>
              </w:rPr>
              <w:instrText>PAGE</w:instrText>
            </w:r>
            <w:r w:rsidRPr="007B4574">
              <w:rPr>
                <w:bCs/>
                <w:sz w:val="17"/>
                <w:szCs w:val="17"/>
              </w:rPr>
              <w:fldChar w:fldCharType="separate"/>
            </w:r>
            <w:r w:rsidR="00E304F8">
              <w:rPr>
                <w:bCs/>
                <w:noProof/>
                <w:sz w:val="17"/>
                <w:szCs w:val="17"/>
              </w:rPr>
              <w:t>1</w:t>
            </w:r>
            <w:r w:rsidRPr="007B4574">
              <w:rPr>
                <w:bCs/>
                <w:sz w:val="17"/>
                <w:szCs w:val="17"/>
              </w:rPr>
              <w:fldChar w:fldCharType="end"/>
            </w:r>
            <w:r w:rsidRPr="007B4574">
              <w:rPr>
                <w:sz w:val="17"/>
                <w:szCs w:val="17"/>
              </w:rPr>
              <w:t>/</w:t>
            </w:r>
            <w:r w:rsidRPr="007B4574">
              <w:rPr>
                <w:sz w:val="17"/>
                <w:szCs w:val="17"/>
              </w:rPr>
              <w:fldChar w:fldCharType="begin"/>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NUMPAGES </w:instrText>
            </w:r>
            <w:r w:rsidR="00E8643E" w:rsidRPr="007B4574">
              <w:rPr>
                <w:noProof/>
                <w:sz w:val="17"/>
                <w:szCs w:val="17"/>
              </w:rPr>
              <w:fldChar w:fldCharType="separate"/>
            </w:r>
            <w:r w:rsidR="00880CA0">
              <w:rPr>
                <w:noProof/>
                <w:sz w:val="17"/>
                <w:szCs w:val="17"/>
              </w:rPr>
              <w:instrText>3</w:instrText>
            </w:r>
            <w:r w:rsidR="00E8643E" w:rsidRPr="007B4574">
              <w:rPr>
                <w:noProof/>
                <w:sz w:val="17"/>
                <w:szCs w:val="17"/>
              </w:rPr>
              <w:fldChar w:fldCharType="end"/>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PAGEREF COUNTER </w:instrText>
            </w:r>
            <w:r w:rsidR="00E8643E" w:rsidRPr="007B4574">
              <w:rPr>
                <w:noProof/>
                <w:sz w:val="17"/>
                <w:szCs w:val="17"/>
              </w:rPr>
              <w:fldChar w:fldCharType="separate"/>
            </w:r>
            <w:r w:rsidR="00880CA0">
              <w:rPr>
                <w:noProof/>
                <w:sz w:val="17"/>
                <w:szCs w:val="17"/>
              </w:rPr>
              <w:instrText>1</w:instrText>
            </w:r>
            <w:r w:rsidR="00E8643E" w:rsidRPr="007B4574">
              <w:rPr>
                <w:noProof/>
                <w:sz w:val="17"/>
                <w:szCs w:val="17"/>
              </w:rPr>
              <w:fldChar w:fldCharType="end"/>
            </w:r>
            <w:r w:rsidRPr="007B4574">
              <w:rPr>
                <w:sz w:val="17"/>
                <w:szCs w:val="17"/>
              </w:rPr>
              <w:fldChar w:fldCharType="separate"/>
            </w:r>
            <w:r w:rsidR="00880CA0">
              <w:rPr>
                <w:noProof/>
                <w:sz w:val="17"/>
                <w:szCs w:val="17"/>
              </w:rPr>
              <w:t>2</w:t>
            </w:r>
            <w:r w:rsidRPr="007B4574">
              <w:rPr>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3F59" w14:textId="77777777" w:rsidR="00672725" w:rsidRDefault="00672725">
    <w:pPr>
      <w:pStyle w:val="Footer"/>
    </w:pPr>
    <w:bookmarkStart w:id="0" w:name="COUNTER"/>
    <w:r w:rsidRPr="00672725">
      <w:rPr>
        <w:color w:val="FFFFFF" w:themeColor="background1"/>
      </w:rPr>
      <w:t>COUNTER</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59C39" w14:textId="77777777" w:rsidR="00744419" w:rsidRDefault="00744419" w:rsidP="00E621CA">
      <w:pPr>
        <w:spacing w:after="0" w:line="240" w:lineRule="auto"/>
      </w:pPr>
      <w:r>
        <w:separator/>
      </w:r>
    </w:p>
  </w:footnote>
  <w:footnote w:type="continuationSeparator" w:id="0">
    <w:p w14:paraId="7D13B665" w14:textId="77777777" w:rsidR="00744419" w:rsidRDefault="00744419" w:rsidP="00E6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A36A" w14:textId="77777777" w:rsidR="00A865A5" w:rsidRDefault="00A865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CB47" w14:textId="77777777" w:rsidR="00F83DCE" w:rsidRPr="008755B0" w:rsidRDefault="00F83DCE">
    <w:pPr>
      <w:pStyle w:val="Header"/>
    </w:pPr>
    <w:r w:rsidRPr="008755B0">
      <w:rPr>
        <w:noProof/>
        <w:lang w:eastAsia="de-DE"/>
      </w:rPr>
      <w:drawing>
        <wp:anchor distT="0" distB="0" distL="114300" distR="114300" simplePos="0" relativeHeight="251658241" behindDoc="1" locked="1" layoutInCell="1" allowOverlap="0" wp14:anchorId="29CC7AD4" wp14:editId="2490DB0D">
          <wp:simplePos x="0" y="0"/>
          <wp:positionH relativeFrom="page">
            <wp:align>center</wp:align>
          </wp:positionH>
          <wp:positionV relativeFrom="topMargin">
            <wp:posOffset>17780</wp:posOffset>
          </wp:positionV>
          <wp:extent cx="7574280" cy="10713085"/>
          <wp:effectExtent l="0" t="0" r="762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280" cy="1071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6F43" w14:textId="77777777" w:rsidR="00E621CA" w:rsidRPr="008755B0" w:rsidRDefault="00E621CA" w:rsidP="00E621CA">
    <w:pPr>
      <w:pStyle w:val="Header"/>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43058DD" wp14:editId="2DCDF9A4">
          <wp:simplePos x="0" y="0"/>
          <wp:positionH relativeFrom="leftMargin">
            <wp:posOffset>-10795</wp:posOffset>
          </wp:positionH>
          <wp:positionV relativeFrom="topMargin">
            <wp:posOffset>3175</wp:posOffset>
          </wp:positionV>
          <wp:extent cx="7574400" cy="10713600"/>
          <wp:effectExtent l="0" t="0" r="762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207C"/>
    <w:multiLevelType w:val="hybridMultilevel"/>
    <w:tmpl w:val="2F3C6C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2C5338"/>
    <w:multiLevelType w:val="multilevel"/>
    <w:tmpl w:val="BE1271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1D689C"/>
    <w:multiLevelType w:val="hybridMultilevel"/>
    <w:tmpl w:val="D358822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714281D"/>
    <w:multiLevelType w:val="hybridMultilevel"/>
    <w:tmpl w:val="76FABF70"/>
    <w:lvl w:ilvl="0" w:tplc="3C46B2B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724F9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894FAE"/>
    <w:multiLevelType w:val="hybridMultilevel"/>
    <w:tmpl w:val="3AE009E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5500B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2D0172"/>
    <w:multiLevelType w:val="hybridMultilevel"/>
    <w:tmpl w:val="333E50DC"/>
    <w:lvl w:ilvl="0" w:tplc="8BEC4332">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6D6379D"/>
    <w:multiLevelType w:val="hybridMultilevel"/>
    <w:tmpl w:val="156AED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C90CF5"/>
    <w:multiLevelType w:val="hybridMultilevel"/>
    <w:tmpl w:val="6C822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1716BF"/>
    <w:multiLevelType w:val="hybridMultilevel"/>
    <w:tmpl w:val="22AC804A"/>
    <w:lvl w:ilvl="0" w:tplc="06703FE8">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A53017"/>
    <w:multiLevelType w:val="hybridMultilevel"/>
    <w:tmpl w:val="42C2590A"/>
    <w:lvl w:ilvl="0" w:tplc="302C73A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34522"/>
    <w:multiLevelType w:val="hybridMultilevel"/>
    <w:tmpl w:val="2A04671C"/>
    <w:lvl w:ilvl="0" w:tplc="3D706124">
      <w:start w:val="2"/>
      <w:numFmt w:val="bullet"/>
      <w:lvlText w:val="-"/>
      <w:lvlJc w:val="left"/>
      <w:pPr>
        <w:ind w:left="1212" w:hanging="360"/>
      </w:pPr>
      <w:rPr>
        <w:rFonts w:ascii="Arial" w:eastAsiaTheme="minorHAnsi" w:hAnsi="Arial" w:cs="Aria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2803325E"/>
    <w:multiLevelType w:val="hybridMultilevel"/>
    <w:tmpl w:val="E37EF8E8"/>
    <w:lvl w:ilvl="0" w:tplc="0407000F">
      <w:start w:val="1"/>
      <w:numFmt w:val="decimal"/>
      <w:lvlText w:val="%1."/>
      <w:lvlJc w:val="left"/>
      <w:pPr>
        <w:ind w:left="720" w:hanging="360"/>
      </w:pPr>
      <w:rPr>
        <w:rFonts w:hint="default"/>
      </w:rPr>
    </w:lvl>
    <w:lvl w:ilvl="1" w:tplc="5DEA62F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8243969"/>
    <w:multiLevelType w:val="hybridMultilevel"/>
    <w:tmpl w:val="01520CC2"/>
    <w:lvl w:ilvl="0" w:tplc="6AEAF14C">
      <w:start w:val="1"/>
      <w:numFmt w:val="decimal"/>
      <w:lvlText w:val="%1."/>
      <w:lvlJc w:val="left"/>
      <w:pPr>
        <w:ind w:left="1440" w:hanging="360"/>
      </w:pPr>
    </w:lvl>
    <w:lvl w:ilvl="1" w:tplc="BB30CDE4">
      <w:start w:val="1"/>
      <w:numFmt w:val="bullet"/>
      <w:lvlText w:val=""/>
      <w:lvlJc w:val="left"/>
      <w:pPr>
        <w:ind w:left="1800" w:hanging="360"/>
      </w:pPr>
      <w:rPr>
        <w:rFonts w:ascii="Symbol" w:hAnsi="Symbol"/>
      </w:rPr>
    </w:lvl>
    <w:lvl w:ilvl="2" w:tplc="7C844E18">
      <w:start w:val="1"/>
      <w:numFmt w:val="decimal"/>
      <w:lvlText w:val="%3."/>
      <w:lvlJc w:val="left"/>
      <w:pPr>
        <w:ind w:left="1440" w:hanging="360"/>
      </w:pPr>
    </w:lvl>
    <w:lvl w:ilvl="3" w:tplc="72BE72A0">
      <w:start w:val="1"/>
      <w:numFmt w:val="decimal"/>
      <w:lvlText w:val="%4."/>
      <w:lvlJc w:val="left"/>
      <w:pPr>
        <w:ind w:left="1440" w:hanging="360"/>
      </w:pPr>
    </w:lvl>
    <w:lvl w:ilvl="4" w:tplc="F23A3B1A">
      <w:start w:val="1"/>
      <w:numFmt w:val="decimal"/>
      <w:lvlText w:val="%5."/>
      <w:lvlJc w:val="left"/>
      <w:pPr>
        <w:ind w:left="1440" w:hanging="360"/>
      </w:pPr>
    </w:lvl>
    <w:lvl w:ilvl="5" w:tplc="D6C4D032">
      <w:start w:val="1"/>
      <w:numFmt w:val="decimal"/>
      <w:lvlText w:val="%6."/>
      <w:lvlJc w:val="left"/>
      <w:pPr>
        <w:ind w:left="1440" w:hanging="360"/>
      </w:pPr>
    </w:lvl>
    <w:lvl w:ilvl="6" w:tplc="9072D616">
      <w:start w:val="1"/>
      <w:numFmt w:val="decimal"/>
      <w:lvlText w:val="%7."/>
      <w:lvlJc w:val="left"/>
      <w:pPr>
        <w:ind w:left="1440" w:hanging="360"/>
      </w:pPr>
    </w:lvl>
    <w:lvl w:ilvl="7" w:tplc="BBFAF538">
      <w:start w:val="1"/>
      <w:numFmt w:val="decimal"/>
      <w:lvlText w:val="%8."/>
      <w:lvlJc w:val="left"/>
      <w:pPr>
        <w:ind w:left="1440" w:hanging="360"/>
      </w:pPr>
    </w:lvl>
    <w:lvl w:ilvl="8" w:tplc="21700CD6">
      <w:start w:val="1"/>
      <w:numFmt w:val="decimal"/>
      <w:lvlText w:val="%9."/>
      <w:lvlJc w:val="left"/>
      <w:pPr>
        <w:ind w:left="1440" w:hanging="360"/>
      </w:pPr>
    </w:lvl>
  </w:abstractNum>
  <w:abstractNum w:abstractNumId="15" w15:restartNumberingAfterBreak="0">
    <w:nsid w:val="29D74BC8"/>
    <w:multiLevelType w:val="hybridMultilevel"/>
    <w:tmpl w:val="0FF68B7E"/>
    <w:lvl w:ilvl="0" w:tplc="9C54C160">
      <w:start w:val="1"/>
      <w:numFmt w:val="decimal"/>
      <w:lvlText w:val="%1."/>
      <w:lvlJc w:val="left"/>
      <w:pPr>
        <w:ind w:left="720" w:hanging="360"/>
      </w:pPr>
      <w:rPr>
        <w:rFonts w:ascii="DIN OT Cond" w:hAnsi="DIN OT Cond" w:hint="default"/>
        <w:b/>
        <w:i w:val="0"/>
        <w:caps w:val="0"/>
        <w:strike w:val="0"/>
        <w:dstrike w:val="0"/>
        <w:vanish w:val="0"/>
        <w:color w:val="00A096"/>
        <w:sz w:val="32"/>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5F6365"/>
    <w:multiLevelType w:val="hybridMultilevel"/>
    <w:tmpl w:val="DD84BE7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2F1B6C04"/>
    <w:multiLevelType w:val="hybridMultilevel"/>
    <w:tmpl w:val="619882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F311645"/>
    <w:multiLevelType w:val="hybridMultilevel"/>
    <w:tmpl w:val="CB6EE452"/>
    <w:lvl w:ilvl="0" w:tplc="0407000F">
      <w:start w:val="1"/>
      <w:numFmt w:val="decimal"/>
      <w:lvlText w:val="%1."/>
      <w:lvlJc w:val="left"/>
      <w:pPr>
        <w:ind w:left="720" w:hanging="360"/>
      </w:pPr>
    </w:lvl>
    <w:lvl w:ilvl="1" w:tplc="ADB4671E">
      <w:start w:val="1"/>
      <w:numFmt w:val="lowerRoman"/>
      <w:lvlText w:val="%2."/>
      <w:lvlJc w:val="left"/>
      <w:pPr>
        <w:ind w:left="1800" w:hanging="72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0E8728E"/>
    <w:multiLevelType w:val="multilevel"/>
    <w:tmpl w:val="1032D51A"/>
    <w:lvl w:ilvl="0">
      <w:start w:val="1"/>
      <w:numFmt w:val="decimal"/>
      <w:pStyle w:val="Heading1"/>
      <w:lvlText w:val="%1."/>
      <w:lvlJc w:val="left"/>
      <w:pPr>
        <w:ind w:left="357"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Heading2"/>
      <w:isLgl/>
      <w:lvlText w:val="%1.%2"/>
      <w:lvlJc w:val="left"/>
      <w:pPr>
        <w:ind w:left="924"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0" w15:restartNumberingAfterBreak="0">
    <w:nsid w:val="334F2149"/>
    <w:multiLevelType w:val="hybridMultilevel"/>
    <w:tmpl w:val="856AB214"/>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9153FA"/>
    <w:multiLevelType w:val="hybridMultilevel"/>
    <w:tmpl w:val="F10613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132A79"/>
    <w:multiLevelType w:val="hybridMultilevel"/>
    <w:tmpl w:val="036CC96C"/>
    <w:lvl w:ilvl="0" w:tplc="EC60B812">
      <w:start w:val="1"/>
      <w:numFmt w:val="decimal"/>
      <w:lvlText w:val="%1."/>
      <w:lvlJc w:val="left"/>
      <w:pPr>
        <w:ind w:left="720" w:hanging="360"/>
      </w:pPr>
      <w:rPr>
        <w:rFonts w:ascii="Arial Narrow" w:hAnsi="Arial Narrow" w:hint="default"/>
        <w:b/>
        <w:i w:val="0"/>
        <w:caps w:val="0"/>
        <w:strike w:val="0"/>
        <w:dstrike w:val="0"/>
        <w:vanish w:val="0"/>
        <w:color w:val="000000" w:themeColor="text1"/>
        <w:sz w:val="19"/>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FA1E9A"/>
    <w:multiLevelType w:val="hybridMultilevel"/>
    <w:tmpl w:val="FCF63196"/>
    <w:lvl w:ilvl="0" w:tplc="FFFFFFFF">
      <w:numFmt w:val="bullet"/>
      <w:lvlText w:val="-"/>
      <w:lvlJc w:val="left"/>
      <w:pPr>
        <w:ind w:left="720" w:hanging="360"/>
      </w:pPr>
      <w:rPr>
        <w:rFonts w:ascii="Arial" w:hAnsi="Arial" w:hint="default"/>
        <w:b w:val="0"/>
        <w:sz w:val="19"/>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DE70537"/>
    <w:multiLevelType w:val="hybridMultilevel"/>
    <w:tmpl w:val="8E98EB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F6B2EB9"/>
    <w:multiLevelType w:val="hybridMultilevel"/>
    <w:tmpl w:val="6D64EDBC"/>
    <w:lvl w:ilvl="0" w:tplc="514C2DD2">
      <w:start w:val="1"/>
      <w:numFmt w:val="bullet"/>
      <w:lvlText w:val=""/>
      <w:lvlJc w:val="left"/>
      <w:pPr>
        <w:ind w:left="720" w:hanging="360"/>
      </w:pPr>
      <w:rPr>
        <w:rFonts w:ascii="Wingdings" w:hAnsi="Wingdings" w:hint="default"/>
        <w:b/>
        <w:i w:val="0"/>
        <w:caps w:val="0"/>
        <w:strike w:val="0"/>
        <w:dstrike w:val="0"/>
        <w:vanish w:val="0"/>
        <w:color w:val="00A096" w:themeColor="accent3"/>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0B3A4B"/>
    <w:multiLevelType w:val="hybridMultilevel"/>
    <w:tmpl w:val="6C8A7112"/>
    <w:lvl w:ilvl="0" w:tplc="EDFC936E">
      <w:start w:val="1"/>
      <w:numFmt w:val="upperRoman"/>
      <w:lvlText w:val="%1."/>
      <w:lvlJc w:val="left"/>
      <w:pPr>
        <w:ind w:left="1080" w:hanging="72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CE95121"/>
    <w:multiLevelType w:val="hybridMultilevel"/>
    <w:tmpl w:val="397218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B06B75"/>
    <w:multiLevelType w:val="hybridMultilevel"/>
    <w:tmpl w:val="3EA23F4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AC2CEA"/>
    <w:multiLevelType w:val="multilevel"/>
    <w:tmpl w:val="B6D20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2F7B5C"/>
    <w:multiLevelType w:val="hybridMultilevel"/>
    <w:tmpl w:val="C2364122"/>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473038"/>
    <w:multiLevelType w:val="hybridMultilevel"/>
    <w:tmpl w:val="EB5EF278"/>
    <w:lvl w:ilvl="0" w:tplc="9AF640B0">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A2C05B0"/>
    <w:multiLevelType w:val="hybridMultilevel"/>
    <w:tmpl w:val="E162285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ACA31FD"/>
    <w:multiLevelType w:val="hybridMultilevel"/>
    <w:tmpl w:val="796EFA58"/>
    <w:lvl w:ilvl="0" w:tplc="810415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E035CFB"/>
    <w:multiLevelType w:val="hybridMultilevel"/>
    <w:tmpl w:val="D4C667F0"/>
    <w:lvl w:ilvl="0" w:tplc="5FEEBC7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5" w15:restartNumberingAfterBreak="0">
    <w:nsid w:val="5FFD27C1"/>
    <w:multiLevelType w:val="multilevel"/>
    <w:tmpl w:val="9C061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1E1DB1"/>
    <w:multiLevelType w:val="hybridMultilevel"/>
    <w:tmpl w:val="84F887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0BA181E"/>
    <w:multiLevelType w:val="hybridMultilevel"/>
    <w:tmpl w:val="DDFEFF80"/>
    <w:lvl w:ilvl="0" w:tplc="9E6AE4B4">
      <w:start w:val="1"/>
      <w:numFmt w:val="bullet"/>
      <w:lvlText w:val=""/>
      <w:lvlJc w:val="left"/>
      <w:pPr>
        <w:ind w:left="1212"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8" w15:restartNumberingAfterBreak="0">
    <w:nsid w:val="636E49A1"/>
    <w:multiLevelType w:val="hybridMultilevel"/>
    <w:tmpl w:val="F886DB98"/>
    <w:lvl w:ilvl="0" w:tplc="657A817C">
      <w:start w:val="4"/>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4BD7437"/>
    <w:multiLevelType w:val="hybridMultilevel"/>
    <w:tmpl w:val="25B874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756955"/>
    <w:multiLevelType w:val="hybridMultilevel"/>
    <w:tmpl w:val="B4A6B328"/>
    <w:lvl w:ilvl="0" w:tplc="754420DA">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56A312B"/>
    <w:multiLevelType w:val="hybridMultilevel"/>
    <w:tmpl w:val="8962E2F6"/>
    <w:lvl w:ilvl="0" w:tplc="8104152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848441D"/>
    <w:multiLevelType w:val="hybridMultilevel"/>
    <w:tmpl w:val="BC269EE4"/>
    <w:lvl w:ilvl="0" w:tplc="7A302636">
      <w:start w:val="1"/>
      <w:numFmt w:val="lowerLetter"/>
      <w:lvlText w:val="%1)"/>
      <w:lvlJc w:val="left"/>
      <w:pPr>
        <w:ind w:left="720" w:hanging="360"/>
      </w:pPr>
      <w:rPr>
        <w:rFonts w:ascii="Segoe UI Symbol" w:eastAsiaTheme="minorHAnsi" w:hAnsi="Segoe UI Symbol" w:cs="Segoe UI Symbo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87C7CCB"/>
    <w:multiLevelType w:val="hybridMultilevel"/>
    <w:tmpl w:val="619882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91C6D25"/>
    <w:multiLevelType w:val="hybridMultilevel"/>
    <w:tmpl w:val="A224B7C8"/>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E9748F50">
      <w:start w:val="2"/>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C7148F8"/>
    <w:multiLevelType w:val="hybridMultilevel"/>
    <w:tmpl w:val="CABC25A0"/>
    <w:lvl w:ilvl="0" w:tplc="9E6AE4B4">
      <w:start w:val="1"/>
      <w:numFmt w:val="bullet"/>
      <w:lvlText w:val=""/>
      <w:lvlJc w:val="left"/>
      <w:pPr>
        <w:ind w:left="360" w:hanging="360"/>
      </w:pPr>
      <w:rPr>
        <w:rFonts w:ascii="Wingdings" w:hAnsi="Wingdings" w:hint="default"/>
        <w:b/>
        <w:i w:val="0"/>
        <w:caps w:val="0"/>
        <w:strike w:val="0"/>
        <w:dstrike w:val="0"/>
        <w:vanish w:val="0"/>
        <w:color w:val="00A096"/>
        <w:sz w:val="19"/>
        <w:vertAlign w:val="baseline"/>
      </w:rPr>
    </w:lvl>
    <w:lvl w:ilvl="1" w:tplc="9E6AE4B4">
      <w:start w:val="1"/>
      <w:numFmt w:val="bullet"/>
      <w:lvlText w:val=""/>
      <w:lvlJc w:val="left"/>
      <w:pPr>
        <w:ind w:left="1080" w:hanging="360"/>
      </w:pPr>
      <w:rPr>
        <w:rFonts w:ascii="Wingdings" w:hAnsi="Wingdings" w:hint="default"/>
        <w:b/>
        <w:i w:val="0"/>
        <w:caps w:val="0"/>
        <w:strike w:val="0"/>
        <w:dstrike w:val="0"/>
        <w:vanish w:val="0"/>
        <w:color w:val="00A096"/>
        <w:sz w:val="19"/>
        <w:vertAlign w:val="baseline"/>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732241562">
    <w:abstractNumId w:val="32"/>
  </w:num>
  <w:num w:numId="2" w16cid:durableId="1381781645">
    <w:abstractNumId w:val="5"/>
  </w:num>
  <w:num w:numId="3" w16cid:durableId="653216263">
    <w:abstractNumId w:val="15"/>
  </w:num>
  <w:num w:numId="4" w16cid:durableId="134570633">
    <w:abstractNumId w:val="22"/>
  </w:num>
  <w:num w:numId="5" w16cid:durableId="1302614674">
    <w:abstractNumId w:val="19"/>
  </w:num>
  <w:num w:numId="6" w16cid:durableId="1951741968">
    <w:abstractNumId w:val="25"/>
  </w:num>
  <w:num w:numId="7" w16cid:durableId="222105540">
    <w:abstractNumId w:val="28"/>
  </w:num>
  <w:num w:numId="8" w16cid:durableId="597517947">
    <w:abstractNumId w:val="0"/>
  </w:num>
  <w:num w:numId="9" w16cid:durableId="769936534">
    <w:abstractNumId w:val="24"/>
  </w:num>
  <w:num w:numId="10" w16cid:durableId="1339230285">
    <w:abstractNumId w:val="10"/>
  </w:num>
  <w:num w:numId="11" w16cid:durableId="1896744432">
    <w:abstractNumId w:val="3"/>
  </w:num>
  <w:num w:numId="12" w16cid:durableId="659818641">
    <w:abstractNumId w:val="31"/>
  </w:num>
  <w:num w:numId="13" w16cid:durableId="1393308013">
    <w:abstractNumId w:val="27"/>
  </w:num>
  <w:num w:numId="14" w16cid:durableId="586614968">
    <w:abstractNumId w:val="8"/>
  </w:num>
  <w:num w:numId="15" w16cid:durableId="63383858">
    <w:abstractNumId w:val="34"/>
  </w:num>
  <w:num w:numId="16" w16cid:durableId="748308408">
    <w:abstractNumId w:val="38"/>
  </w:num>
  <w:num w:numId="17" w16cid:durableId="2086494282">
    <w:abstractNumId w:val="26"/>
  </w:num>
  <w:num w:numId="18" w16cid:durableId="661544070">
    <w:abstractNumId w:val="7"/>
  </w:num>
  <w:num w:numId="19" w16cid:durableId="1773016169">
    <w:abstractNumId w:val="21"/>
  </w:num>
  <w:num w:numId="20" w16cid:durableId="817117312">
    <w:abstractNumId w:val="12"/>
  </w:num>
  <w:num w:numId="21" w16cid:durableId="444540329">
    <w:abstractNumId w:val="42"/>
  </w:num>
  <w:num w:numId="22" w16cid:durableId="1485665483">
    <w:abstractNumId w:val="17"/>
  </w:num>
  <w:num w:numId="23" w16cid:durableId="829254861">
    <w:abstractNumId w:val="2"/>
  </w:num>
  <w:num w:numId="24" w16cid:durableId="284236495">
    <w:abstractNumId w:val="1"/>
  </w:num>
  <w:num w:numId="25" w16cid:durableId="238559736">
    <w:abstractNumId w:val="45"/>
  </w:num>
  <w:num w:numId="26" w16cid:durableId="727455111">
    <w:abstractNumId w:val="16"/>
  </w:num>
  <w:num w:numId="27" w16cid:durableId="1238973242">
    <w:abstractNumId w:val="37"/>
  </w:num>
  <w:num w:numId="28" w16cid:durableId="499977085">
    <w:abstractNumId w:val="43"/>
  </w:num>
  <w:num w:numId="29" w16cid:durableId="958685001">
    <w:abstractNumId w:val="39"/>
  </w:num>
  <w:num w:numId="30" w16cid:durableId="83234996">
    <w:abstractNumId w:val="4"/>
  </w:num>
  <w:num w:numId="31" w16cid:durableId="1611353585">
    <w:abstractNumId w:val="6"/>
  </w:num>
  <w:num w:numId="32" w16cid:durableId="1541815625">
    <w:abstractNumId w:val="23"/>
  </w:num>
  <w:num w:numId="33" w16cid:durableId="70928126">
    <w:abstractNumId w:val="11"/>
  </w:num>
  <w:num w:numId="34" w16cid:durableId="619651733">
    <w:abstractNumId w:val="23"/>
  </w:num>
  <w:num w:numId="35" w16cid:durableId="1812791750">
    <w:abstractNumId w:val="33"/>
  </w:num>
  <w:num w:numId="36" w16cid:durableId="1426341902">
    <w:abstractNumId w:val="9"/>
  </w:num>
  <w:num w:numId="37" w16cid:durableId="1271162562">
    <w:abstractNumId w:val="20"/>
  </w:num>
  <w:num w:numId="38" w16cid:durableId="1510826037">
    <w:abstractNumId w:val="41"/>
  </w:num>
  <w:num w:numId="39" w16cid:durableId="222834228">
    <w:abstractNumId w:val="29"/>
  </w:num>
  <w:num w:numId="40" w16cid:durableId="1604653658">
    <w:abstractNumId w:val="19"/>
  </w:num>
  <w:num w:numId="41" w16cid:durableId="1121607949">
    <w:abstractNumId w:val="35"/>
  </w:num>
  <w:num w:numId="42" w16cid:durableId="1641039311">
    <w:abstractNumId w:val="14"/>
  </w:num>
  <w:num w:numId="43" w16cid:durableId="567770488">
    <w:abstractNumId w:val="18"/>
  </w:num>
  <w:num w:numId="44" w16cid:durableId="1770348037">
    <w:abstractNumId w:val="13"/>
  </w:num>
  <w:num w:numId="45" w16cid:durableId="579212851">
    <w:abstractNumId w:val="36"/>
  </w:num>
  <w:num w:numId="46" w16cid:durableId="22439423">
    <w:abstractNumId w:val="40"/>
  </w:num>
  <w:num w:numId="47" w16cid:durableId="1403403693">
    <w:abstractNumId w:val="30"/>
  </w:num>
  <w:num w:numId="48" w16cid:durableId="182638686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ocumentProtection w:edit="forms" w:enforcement="1" w:cryptProviderType="rsaAES" w:cryptAlgorithmClass="hash" w:cryptAlgorithmType="typeAny" w:cryptAlgorithmSid="14" w:cryptSpinCount="100000" w:hash="pPvG1fln4r8Cj0nKqFZHMkfFHrCIyUSn6uR4A+DYLIy+d+78UnVRQ+JQUUFT26bIBoj7zxoE68ykUkpzOewu+g==" w:salt="eRFfrSLmZh3YlGFJIGN6Bg=="/>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1DE"/>
    <w:rsid w:val="0002457D"/>
    <w:rsid w:val="0004571D"/>
    <w:rsid w:val="00065995"/>
    <w:rsid w:val="000827E3"/>
    <w:rsid w:val="000949B8"/>
    <w:rsid w:val="00097A6C"/>
    <w:rsid w:val="00097B36"/>
    <w:rsid w:val="000A7391"/>
    <w:rsid w:val="000A7AA8"/>
    <w:rsid w:val="000C297E"/>
    <w:rsid w:val="000C4DF4"/>
    <w:rsid w:val="000E2897"/>
    <w:rsid w:val="000F54D1"/>
    <w:rsid w:val="000F6CCE"/>
    <w:rsid w:val="00100786"/>
    <w:rsid w:val="0010109F"/>
    <w:rsid w:val="00105B1C"/>
    <w:rsid w:val="0010726A"/>
    <w:rsid w:val="00113198"/>
    <w:rsid w:val="00123EDF"/>
    <w:rsid w:val="001337D3"/>
    <w:rsid w:val="00147ECC"/>
    <w:rsid w:val="00167382"/>
    <w:rsid w:val="00174B1E"/>
    <w:rsid w:val="001872DB"/>
    <w:rsid w:val="001B431D"/>
    <w:rsid w:val="001B6960"/>
    <w:rsid w:val="001C0409"/>
    <w:rsid w:val="001C4986"/>
    <w:rsid w:val="001E2A4F"/>
    <w:rsid w:val="001F7C7C"/>
    <w:rsid w:val="0021102A"/>
    <w:rsid w:val="00213ADC"/>
    <w:rsid w:val="00232640"/>
    <w:rsid w:val="00232E62"/>
    <w:rsid w:val="002334EF"/>
    <w:rsid w:val="00236117"/>
    <w:rsid w:val="00255C83"/>
    <w:rsid w:val="00257D3A"/>
    <w:rsid w:val="002602B4"/>
    <w:rsid w:val="00274AFB"/>
    <w:rsid w:val="00277660"/>
    <w:rsid w:val="00294EF7"/>
    <w:rsid w:val="002A750E"/>
    <w:rsid w:val="002B3006"/>
    <w:rsid w:val="002B7C48"/>
    <w:rsid w:val="002C3CBC"/>
    <w:rsid w:val="002D6049"/>
    <w:rsid w:val="002D71A6"/>
    <w:rsid w:val="002E191E"/>
    <w:rsid w:val="002F3F50"/>
    <w:rsid w:val="002F4212"/>
    <w:rsid w:val="002F4373"/>
    <w:rsid w:val="00301652"/>
    <w:rsid w:val="0032173C"/>
    <w:rsid w:val="00326797"/>
    <w:rsid w:val="00331A59"/>
    <w:rsid w:val="00360223"/>
    <w:rsid w:val="003774DA"/>
    <w:rsid w:val="00397DDB"/>
    <w:rsid w:val="003A6224"/>
    <w:rsid w:val="003A6754"/>
    <w:rsid w:val="003B0B9F"/>
    <w:rsid w:val="003C1100"/>
    <w:rsid w:val="003C76D7"/>
    <w:rsid w:val="003E0582"/>
    <w:rsid w:val="003E4DAB"/>
    <w:rsid w:val="003E7003"/>
    <w:rsid w:val="004141DD"/>
    <w:rsid w:val="00437FD6"/>
    <w:rsid w:val="0044339F"/>
    <w:rsid w:val="004510D6"/>
    <w:rsid w:val="00454B1C"/>
    <w:rsid w:val="0046678C"/>
    <w:rsid w:val="004731EC"/>
    <w:rsid w:val="0047768C"/>
    <w:rsid w:val="00496B22"/>
    <w:rsid w:val="004A1EEE"/>
    <w:rsid w:val="004A41A4"/>
    <w:rsid w:val="004B2A2B"/>
    <w:rsid w:val="004C66DC"/>
    <w:rsid w:val="004D431E"/>
    <w:rsid w:val="004D7259"/>
    <w:rsid w:val="004E6AD6"/>
    <w:rsid w:val="004F4506"/>
    <w:rsid w:val="004F566C"/>
    <w:rsid w:val="005017DA"/>
    <w:rsid w:val="00514820"/>
    <w:rsid w:val="00534099"/>
    <w:rsid w:val="00544A9F"/>
    <w:rsid w:val="0055016B"/>
    <w:rsid w:val="00557EE7"/>
    <w:rsid w:val="00576D46"/>
    <w:rsid w:val="005B5EFC"/>
    <w:rsid w:val="005C5A8C"/>
    <w:rsid w:val="005E7ABF"/>
    <w:rsid w:val="00650936"/>
    <w:rsid w:val="00654983"/>
    <w:rsid w:val="00660531"/>
    <w:rsid w:val="006608CF"/>
    <w:rsid w:val="006662AA"/>
    <w:rsid w:val="00672725"/>
    <w:rsid w:val="0067345D"/>
    <w:rsid w:val="006738D0"/>
    <w:rsid w:val="006800C8"/>
    <w:rsid w:val="0068361E"/>
    <w:rsid w:val="00693084"/>
    <w:rsid w:val="00693396"/>
    <w:rsid w:val="006A079D"/>
    <w:rsid w:val="006A4228"/>
    <w:rsid w:val="006A64E1"/>
    <w:rsid w:val="006B495C"/>
    <w:rsid w:val="006B5DE6"/>
    <w:rsid w:val="006C41CC"/>
    <w:rsid w:val="006C5968"/>
    <w:rsid w:val="006C6B2F"/>
    <w:rsid w:val="006D468E"/>
    <w:rsid w:val="006D59BC"/>
    <w:rsid w:val="006D7D13"/>
    <w:rsid w:val="00712694"/>
    <w:rsid w:val="00713604"/>
    <w:rsid w:val="00716E3B"/>
    <w:rsid w:val="00721F0F"/>
    <w:rsid w:val="00744419"/>
    <w:rsid w:val="00747145"/>
    <w:rsid w:val="00753057"/>
    <w:rsid w:val="00767A19"/>
    <w:rsid w:val="00770755"/>
    <w:rsid w:val="00773943"/>
    <w:rsid w:val="0078482D"/>
    <w:rsid w:val="007B2F42"/>
    <w:rsid w:val="007B3A72"/>
    <w:rsid w:val="007B4574"/>
    <w:rsid w:val="007C0678"/>
    <w:rsid w:val="007D2048"/>
    <w:rsid w:val="007F4A84"/>
    <w:rsid w:val="0084595E"/>
    <w:rsid w:val="00855F07"/>
    <w:rsid w:val="0086053D"/>
    <w:rsid w:val="00872431"/>
    <w:rsid w:val="008755B0"/>
    <w:rsid w:val="00880CA0"/>
    <w:rsid w:val="008A3CA7"/>
    <w:rsid w:val="008B5F81"/>
    <w:rsid w:val="008D226F"/>
    <w:rsid w:val="008D41F4"/>
    <w:rsid w:val="008E45A3"/>
    <w:rsid w:val="008F1064"/>
    <w:rsid w:val="008F1615"/>
    <w:rsid w:val="008F402C"/>
    <w:rsid w:val="008F4175"/>
    <w:rsid w:val="00906823"/>
    <w:rsid w:val="00917135"/>
    <w:rsid w:val="0091751D"/>
    <w:rsid w:val="00930E57"/>
    <w:rsid w:val="00940726"/>
    <w:rsid w:val="00946FA6"/>
    <w:rsid w:val="00950887"/>
    <w:rsid w:val="00954832"/>
    <w:rsid w:val="00962908"/>
    <w:rsid w:val="0097175E"/>
    <w:rsid w:val="00997620"/>
    <w:rsid w:val="009A1CC0"/>
    <w:rsid w:val="009B0BDF"/>
    <w:rsid w:val="009B5DC4"/>
    <w:rsid w:val="009B5EA8"/>
    <w:rsid w:val="009E1EAD"/>
    <w:rsid w:val="009E4696"/>
    <w:rsid w:val="009F50D2"/>
    <w:rsid w:val="00A230E1"/>
    <w:rsid w:val="00A5590A"/>
    <w:rsid w:val="00A6385E"/>
    <w:rsid w:val="00A70F90"/>
    <w:rsid w:val="00A76455"/>
    <w:rsid w:val="00A776BA"/>
    <w:rsid w:val="00A86066"/>
    <w:rsid w:val="00A865A5"/>
    <w:rsid w:val="00A923EF"/>
    <w:rsid w:val="00A93D23"/>
    <w:rsid w:val="00A953C5"/>
    <w:rsid w:val="00A973DC"/>
    <w:rsid w:val="00AA7CD3"/>
    <w:rsid w:val="00AB1E59"/>
    <w:rsid w:val="00AC3FF5"/>
    <w:rsid w:val="00AC46AA"/>
    <w:rsid w:val="00AD3BC7"/>
    <w:rsid w:val="00AD7008"/>
    <w:rsid w:val="00AE4851"/>
    <w:rsid w:val="00AF00AB"/>
    <w:rsid w:val="00B0430B"/>
    <w:rsid w:val="00B04338"/>
    <w:rsid w:val="00B15F00"/>
    <w:rsid w:val="00B22B5B"/>
    <w:rsid w:val="00B24A8F"/>
    <w:rsid w:val="00B31098"/>
    <w:rsid w:val="00B33086"/>
    <w:rsid w:val="00B46A40"/>
    <w:rsid w:val="00B60B5F"/>
    <w:rsid w:val="00B631DE"/>
    <w:rsid w:val="00B64F37"/>
    <w:rsid w:val="00BA2677"/>
    <w:rsid w:val="00BB1E00"/>
    <w:rsid w:val="00BC7C98"/>
    <w:rsid w:val="00BF48DC"/>
    <w:rsid w:val="00C00860"/>
    <w:rsid w:val="00C177E6"/>
    <w:rsid w:val="00C20599"/>
    <w:rsid w:val="00C2624E"/>
    <w:rsid w:val="00C2688B"/>
    <w:rsid w:val="00C31923"/>
    <w:rsid w:val="00C410B3"/>
    <w:rsid w:val="00C61B65"/>
    <w:rsid w:val="00C6405B"/>
    <w:rsid w:val="00C75C7F"/>
    <w:rsid w:val="00CA39BB"/>
    <w:rsid w:val="00CA48BF"/>
    <w:rsid w:val="00CC2FB5"/>
    <w:rsid w:val="00CC581F"/>
    <w:rsid w:val="00CE12A1"/>
    <w:rsid w:val="00CF0D67"/>
    <w:rsid w:val="00CF5801"/>
    <w:rsid w:val="00D03FC9"/>
    <w:rsid w:val="00D45057"/>
    <w:rsid w:val="00D4711A"/>
    <w:rsid w:val="00D50D49"/>
    <w:rsid w:val="00D54524"/>
    <w:rsid w:val="00D640BD"/>
    <w:rsid w:val="00D66B26"/>
    <w:rsid w:val="00D71E20"/>
    <w:rsid w:val="00D76060"/>
    <w:rsid w:val="00DB696E"/>
    <w:rsid w:val="00DC304F"/>
    <w:rsid w:val="00DC6A4F"/>
    <w:rsid w:val="00DC7854"/>
    <w:rsid w:val="00DD62F8"/>
    <w:rsid w:val="00DE46BC"/>
    <w:rsid w:val="00DF2018"/>
    <w:rsid w:val="00E024FB"/>
    <w:rsid w:val="00E13B2B"/>
    <w:rsid w:val="00E25DC7"/>
    <w:rsid w:val="00E304F8"/>
    <w:rsid w:val="00E33231"/>
    <w:rsid w:val="00E41D07"/>
    <w:rsid w:val="00E472DD"/>
    <w:rsid w:val="00E50767"/>
    <w:rsid w:val="00E621CA"/>
    <w:rsid w:val="00E734AE"/>
    <w:rsid w:val="00E77175"/>
    <w:rsid w:val="00E806C5"/>
    <w:rsid w:val="00E807B8"/>
    <w:rsid w:val="00E8643E"/>
    <w:rsid w:val="00E86AAE"/>
    <w:rsid w:val="00E96E73"/>
    <w:rsid w:val="00EA192A"/>
    <w:rsid w:val="00EA4B16"/>
    <w:rsid w:val="00EB1AFC"/>
    <w:rsid w:val="00EB7665"/>
    <w:rsid w:val="00EC4653"/>
    <w:rsid w:val="00EE6E4E"/>
    <w:rsid w:val="00EF3E1D"/>
    <w:rsid w:val="00F00A67"/>
    <w:rsid w:val="00F00AB8"/>
    <w:rsid w:val="00F12BC6"/>
    <w:rsid w:val="00F176D8"/>
    <w:rsid w:val="00F1778C"/>
    <w:rsid w:val="00F34139"/>
    <w:rsid w:val="00F47A52"/>
    <w:rsid w:val="00F52FAD"/>
    <w:rsid w:val="00F602A5"/>
    <w:rsid w:val="00F6307D"/>
    <w:rsid w:val="00F715DD"/>
    <w:rsid w:val="00F83DCE"/>
    <w:rsid w:val="00F9049D"/>
    <w:rsid w:val="00FA7841"/>
    <w:rsid w:val="00FE3B8C"/>
    <w:rsid w:val="00FE5FEB"/>
    <w:rsid w:val="00FF038C"/>
    <w:rsid w:val="00FF5C4A"/>
    <w:rsid w:val="04EC554F"/>
    <w:rsid w:val="0EA729D5"/>
    <w:rsid w:val="17E8B600"/>
    <w:rsid w:val="1DB231D3"/>
    <w:rsid w:val="20C4DF0D"/>
    <w:rsid w:val="5F29207F"/>
    <w:rsid w:val="6A0C152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C98C5"/>
  <w15:chartTrackingRefBased/>
  <w15:docId w15:val="{D015DB24-AA13-4ADC-B03E-759B92F71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ließtext"/>
    <w:qFormat/>
    <w:rsid w:val="001B431D"/>
    <w:pPr>
      <w:spacing w:after="190" w:line="260" w:lineRule="exact"/>
    </w:pPr>
    <w:rPr>
      <w:spacing w:val="8"/>
      <w:sz w:val="19"/>
    </w:rPr>
  </w:style>
  <w:style w:type="paragraph" w:styleId="Heading1">
    <w:name w:val="heading 1"/>
    <w:next w:val="Normal"/>
    <w:link w:val="Heading1Char"/>
    <w:uiPriority w:val="9"/>
    <w:qFormat/>
    <w:rsid w:val="0091751D"/>
    <w:pPr>
      <w:keepNext/>
      <w:keepLines/>
      <w:numPr>
        <w:numId w:val="5"/>
      </w:numPr>
      <w:spacing w:before="700" w:after="190" w:line="330" w:lineRule="exact"/>
      <w:contextualSpacing/>
      <w:outlineLvl w:val="0"/>
    </w:pPr>
    <w:rPr>
      <w:rFonts w:ascii="Arial Narrow" w:eastAsiaTheme="majorEastAsia" w:hAnsi="Arial Narrow" w:cstheme="majorBidi"/>
      <w:b/>
      <w:caps/>
      <w:spacing w:val="-4"/>
      <w:sz w:val="28"/>
      <w:szCs w:val="32"/>
    </w:rPr>
  </w:style>
  <w:style w:type="paragraph" w:styleId="Heading2">
    <w:name w:val="heading 2"/>
    <w:aliases w:val="2. Überschrift"/>
    <w:basedOn w:val="Normal"/>
    <w:next w:val="Normal"/>
    <w:link w:val="Heading2Char"/>
    <w:autoRedefine/>
    <w:uiPriority w:val="9"/>
    <w:unhideWhenUsed/>
    <w:qFormat/>
    <w:rsid w:val="0021102A"/>
    <w:pPr>
      <w:keepNext/>
      <w:keepLines/>
      <w:numPr>
        <w:ilvl w:val="1"/>
        <w:numId w:val="5"/>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Heading3">
    <w:name w:val="heading 3"/>
    <w:basedOn w:val="Normal"/>
    <w:next w:val="Normal"/>
    <w:link w:val="Heading3Char"/>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751D"/>
    <w:rPr>
      <w:rFonts w:ascii="Arial Narrow" w:eastAsiaTheme="majorEastAsia" w:hAnsi="Arial Narrow" w:cstheme="majorBidi"/>
      <w:b/>
      <w:caps/>
      <w:spacing w:val="-4"/>
      <w:sz w:val="28"/>
      <w:szCs w:val="32"/>
    </w:rPr>
  </w:style>
  <w:style w:type="character" w:customStyle="1" w:styleId="Heading2Char">
    <w:name w:val="Heading 2 Char"/>
    <w:aliases w:val="2. Überschrift Char"/>
    <w:basedOn w:val="DefaultParagraphFont"/>
    <w:link w:val="Heading2"/>
    <w:uiPriority w:val="9"/>
    <w:rsid w:val="0021102A"/>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Normal"/>
    <w:next w:val="Normal"/>
    <w:link w:val="UnterberschriftZwischenberschriftZchn"/>
    <w:autoRedefine/>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le">
    <w:name w:val="Title"/>
    <w:aliases w:val="Einleitung"/>
    <w:next w:val="Normal"/>
    <w:link w:val="TitleChar"/>
    <w:uiPriority w:val="10"/>
    <w:qFormat/>
    <w:rsid w:val="009F50D2"/>
    <w:pPr>
      <w:spacing w:before="420" w:after="210" w:line="300" w:lineRule="exact"/>
      <w:contextualSpacing/>
    </w:pPr>
    <w:rPr>
      <w:rFonts w:eastAsiaTheme="majorEastAsia" w:cstheme="majorBidi"/>
      <w:b/>
      <w:spacing w:val="4"/>
      <w:kern w:val="28"/>
      <w:sz w:val="21"/>
      <w:szCs w:val="56"/>
    </w:rPr>
  </w:style>
  <w:style w:type="character" w:customStyle="1" w:styleId="Heading3Char">
    <w:name w:val="Heading 3 Char"/>
    <w:basedOn w:val="DefaultParagraphFont"/>
    <w:link w:val="Heading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DefaultParagraphFon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leChar">
    <w:name w:val="Title Char"/>
    <w:aliases w:val="Einleitung Char"/>
    <w:basedOn w:val="DefaultParagraphFont"/>
    <w:link w:val="Title"/>
    <w:uiPriority w:val="10"/>
    <w:rsid w:val="009F50D2"/>
    <w:rPr>
      <w:rFonts w:eastAsiaTheme="majorEastAsia" w:cstheme="majorBidi"/>
      <w:b/>
      <w:spacing w:val="4"/>
      <w:kern w:val="28"/>
      <w:sz w:val="21"/>
      <w:szCs w:val="56"/>
    </w:rPr>
  </w:style>
  <w:style w:type="paragraph" w:styleId="Header">
    <w:name w:val="header"/>
    <w:basedOn w:val="Normal"/>
    <w:link w:val="HeaderChar"/>
    <w:uiPriority w:val="99"/>
    <w:unhideWhenUsed/>
    <w:rsid w:val="00E621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21CA"/>
    <w:rPr>
      <w:rFonts w:ascii="DIN 2014" w:hAnsi="DIN 2014"/>
      <w:b/>
      <w:sz w:val="19"/>
    </w:rPr>
  </w:style>
  <w:style w:type="paragraph" w:styleId="Footer">
    <w:name w:val="footer"/>
    <w:basedOn w:val="Normal"/>
    <w:link w:val="FooterChar"/>
    <w:uiPriority w:val="99"/>
    <w:unhideWhenUsed/>
    <w:rsid w:val="00E621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21CA"/>
    <w:rPr>
      <w:rFonts w:ascii="DIN 2014" w:hAnsi="DIN 2014"/>
      <w:b/>
      <w:sz w:val="19"/>
    </w:rPr>
  </w:style>
  <w:style w:type="paragraph" w:customStyle="1" w:styleId="AbsenderAdressfelder">
    <w:name w:val="Absender Adressfelder"/>
    <w:basedOn w:val="Normal"/>
    <w:link w:val="AbsenderAdressfelderZchn"/>
    <w:autoRedefine/>
    <w:rsid w:val="00174B1E"/>
    <w:pPr>
      <w:spacing w:after="140" w:line="240" w:lineRule="auto"/>
      <w:jc w:val="center"/>
    </w:pPr>
    <w:rPr>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DefaultParagraphFont"/>
    <w:link w:val="AbsenderAdressfelder"/>
    <w:rsid w:val="00174B1E"/>
    <w:rPr>
      <w:rFonts w:ascii="ArialMT" w:hAnsi="ArialMT"/>
      <w:b/>
      <w:sz w:val="14"/>
    </w:rPr>
  </w:style>
  <w:style w:type="character" w:styleId="Hyperlink">
    <w:name w:val="Hyperlink"/>
    <w:basedOn w:val="DefaultParagraphFon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z w:val="17"/>
    </w:rPr>
  </w:style>
  <w:style w:type="paragraph" w:styleId="ListParagraph">
    <w:name w:val="List Paragraph"/>
    <w:basedOn w:val="Normal"/>
    <w:uiPriority w:val="34"/>
    <w:qFormat/>
    <w:rsid w:val="002602B4"/>
    <w:pPr>
      <w:ind w:left="720"/>
      <w:contextualSpacing/>
    </w:pPr>
  </w:style>
  <w:style w:type="paragraph" w:customStyle="1" w:styleId="Titelzeile">
    <w:name w:val="Titelzeile"/>
    <w:link w:val="TitelzeileZchn"/>
    <w:qFormat/>
    <w:rsid w:val="007B4574"/>
    <w:pPr>
      <w:spacing w:before="3000" w:after="0" w:line="690" w:lineRule="exact"/>
    </w:pPr>
    <w:rPr>
      <w:rFonts w:ascii="Arial Narrow" w:eastAsiaTheme="majorEastAsia" w:hAnsi="Arial Narrow" w:cstheme="majorBidi"/>
      <w:b/>
      <w:caps/>
      <w:noProof/>
      <w:spacing w:val="-4"/>
      <w:sz w:val="64"/>
      <w:szCs w:val="26"/>
      <w:lang w:eastAsia="de-DE"/>
    </w:rPr>
  </w:style>
  <w:style w:type="character" w:customStyle="1" w:styleId="TitelzeileZchn">
    <w:name w:val="Titelzeile Zchn"/>
    <w:basedOn w:val="Heading2Char"/>
    <w:link w:val="Titelzeile"/>
    <w:rsid w:val="007B4574"/>
    <w:rPr>
      <w:rFonts w:ascii="Arial Narrow" w:eastAsiaTheme="majorEastAsia" w:hAnsi="Arial Narrow" w:cstheme="majorBidi"/>
      <w:b/>
      <w:caps/>
      <w:noProof/>
      <w:spacing w:val="-4"/>
      <w:sz w:val="64"/>
      <w:szCs w:val="26"/>
      <w:lang w:eastAsia="de-DE"/>
    </w:rPr>
  </w:style>
  <w:style w:type="paragraph" w:customStyle="1" w:styleId="Untertitelzeile">
    <w:name w:val="Untertitelzeile"/>
    <w:link w:val="UntertitelzeileZchn"/>
    <w:qFormat/>
    <w:rsid w:val="00514820"/>
    <w:pPr>
      <w:spacing w:after="0" w:line="410" w:lineRule="exact"/>
    </w:pPr>
    <w:rPr>
      <w:rFonts w:ascii="Arial Narrow" w:eastAsiaTheme="majorEastAsia" w:hAnsi="Arial Narrow" w:cs="ArialMT"/>
      <w:b/>
      <w:noProof/>
      <w:color w:val="00A096" w:themeColor="accent3"/>
      <w:spacing w:val="-4"/>
      <w:sz w:val="36"/>
      <w:szCs w:val="19"/>
      <w:lang w:val="en-US" w:eastAsia="de-DE"/>
    </w:rPr>
  </w:style>
  <w:style w:type="character" w:customStyle="1" w:styleId="UntertitelzeileZchn">
    <w:name w:val="Untertitelzeile Zchn"/>
    <w:basedOn w:val="TitelzeileZchn"/>
    <w:link w:val="Untertitelzeile"/>
    <w:rsid w:val="00514820"/>
    <w:rPr>
      <w:rFonts w:ascii="Arial Narrow" w:eastAsiaTheme="majorEastAsia" w:hAnsi="Arial Narrow" w:cs="ArialMT"/>
      <w:b/>
      <w:caps w:val="0"/>
      <w:noProof/>
      <w:color w:val="00A096" w:themeColor="accent3"/>
      <w:spacing w:val="-4"/>
      <w:sz w:val="36"/>
      <w:szCs w:val="19"/>
      <w:lang w:val="en-US" w:eastAsia="de-DE"/>
    </w:rPr>
  </w:style>
  <w:style w:type="character" w:styleId="CommentReference">
    <w:name w:val="annotation reference"/>
    <w:basedOn w:val="DefaultParagraphFont"/>
    <w:uiPriority w:val="99"/>
    <w:semiHidden/>
    <w:unhideWhenUsed/>
    <w:rsid w:val="00514820"/>
    <w:rPr>
      <w:sz w:val="16"/>
      <w:szCs w:val="16"/>
    </w:rPr>
  </w:style>
  <w:style w:type="paragraph" w:styleId="CommentText">
    <w:name w:val="annotation text"/>
    <w:basedOn w:val="Normal"/>
    <w:link w:val="CommentTextChar"/>
    <w:uiPriority w:val="99"/>
    <w:unhideWhenUsed/>
    <w:rsid w:val="00514820"/>
    <w:pPr>
      <w:spacing w:after="160" w:line="240" w:lineRule="auto"/>
    </w:pPr>
    <w:rPr>
      <w:spacing w:val="0"/>
      <w:sz w:val="20"/>
      <w:szCs w:val="20"/>
    </w:rPr>
  </w:style>
  <w:style w:type="character" w:customStyle="1" w:styleId="CommentTextChar">
    <w:name w:val="Comment Text Char"/>
    <w:basedOn w:val="DefaultParagraphFont"/>
    <w:link w:val="CommentText"/>
    <w:uiPriority w:val="99"/>
    <w:rsid w:val="00514820"/>
    <w:rPr>
      <w:sz w:val="20"/>
      <w:szCs w:val="20"/>
    </w:rPr>
  </w:style>
  <w:style w:type="paragraph" w:styleId="FootnoteText">
    <w:name w:val="footnote text"/>
    <w:basedOn w:val="Normal"/>
    <w:link w:val="FootnoteTextChar"/>
    <w:uiPriority w:val="99"/>
    <w:semiHidden/>
    <w:unhideWhenUsed/>
    <w:rsid w:val="00514820"/>
    <w:pPr>
      <w:spacing w:after="0" w:line="240" w:lineRule="auto"/>
    </w:pPr>
    <w:rPr>
      <w:spacing w:val="0"/>
      <w:sz w:val="20"/>
      <w:szCs w:val="20"/>
    </w:rPr>
  </w:style>
  <w:style w:type="character" w:customStyle="1" w:styleId="FootnoteTextChar">
    <w:name w:val="Footnote Text Char"/>
    <w:basedOn w:val="DefaultParagraphFont"/>
    <w:link w:val="FootnoteText"/>
    <w:uiPriority w:val="99"/>
    <w:semiHidden/>
    <w:rsid w:val="00514820"/>
    <w:rPr>
      <w:sz w:val="20"/>
      <w:szCs w:val="20"/>
    </w:rPr>
  </w:style>
  <w:style w:type="character" w:styleId="FootnoteReference">
    <w:name w:val="footnote reference"/>
    <w:basedOn w:val="DefaultParagraphFont"/>
    <w:uiPriority w:val="99"/>
    <w:semiHidden/>
    <w:unhideWhenUsed/>
    <w:rsid w:val="00514820"/>
    <w:rPr>
      <w:vertAlign w:val="superscript"/>
    </w:rPr>
  </w:style>
  <w:style w:type="character" w:customStyle="1" w:styleId="normaltextrun">
    <w:name w:val="normaltextrun"/>
    <w:basedOn w:val="DefaultParagraphFont"/>
    <w:rsid w:val="00514820"/>
  </w:style>
  <w:style w:type="character" w:customStyle="1" w:styleId="eop">
    <w:name w:val="eop"/>
    <w:basedOn w:val="DefaultParagraphFont"/>
    <w:rsid w:val="00514820"/>
  </w:style>
  <w:style w:type="paragraph" w:styleId="BalloonText">
    <w:name w:val="Balloon Text"/>
    <w:basedOn w:val="Normal"/>
    <w:link w:val="BalloonTextChar"/>
    <w:uiPriority w:val="99"/>
    <w:semiHidden/>
    <w:unhideWhenUsed/>
    <w:rsid w:val="005148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820"/>
    <w:rPr>
      <w:rFonts w:ascii="Segoe UI" w:hAnsi="Segoe UI" w:cs="Segoe UI"/>
      <w:spacing w:val="4"/>
      <w:sz w:val="18"/>
      <w:szCs w:val="18"/>
    </w:rPr>
  </w:style>
  <w:style w:type="table" w:styleId="TableGrid">
    <w:name w:val="Table Grid"/>
    <w:basedOn w:val="TableNormal"/>
    <w:uiPriority w:val="39"/>
    <w:rsid w:val="004A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C7854"/>
    <w:rPr>
      <w:color w:val="808080"/>
    </w:rPr>
  </w:style>
  <w:style w:type="paragraph" w:styleId="CommentSubject">
    <w:name w:val="annotation subject"/>
    <w:basedOn w:val="CommentText"/>
    <w:next w:val="CommentText"/>
    <w:link w:val="CommentSubjectChar"/>
    <w:uiPriority w:val="99"/>
    <w:semiHidden/>
    <w:unhideWhenUsed/>
    <w:rsid w:val="00E41D07"/>
    <w:pPr>
      <w:spacing w:after="190"/>
    </w:pPr>
    <w:rPr>
      <w:b/>
      <w:bCs/>
      <w:spacing w:val="4"/>
    </w:rPr>
  </w:style>
  <w:style w:type="character" w:customStyle="1" w:styleId="CommentSubjectChar">
    <w:name w:val="Comment Subject Char"/>
    <w:basedOn w:val="CommentTextChar"/>
    <w:link w:val="CommentSubject"/>
    <w:uiPriority w:val="99"/>
    <w:semiHidden/>
    <w:rsid w:val="00E41D07"/>
    <w:rPr>
      <w:b/>
      <w:bCs/>
      <w:spacing w:val="4"/>
      <w:sz w:val="20"/>
      <w:szCs w:val="20"/>
    </w:rPr>
  </w:style>
  <w:style w:type="paragraph" w:styleId="Revision">
    <w:name w:val="Revision"/>
    <w:hidden/>
    <w:uiPriority w:val="99"/>
    <w:semiHidden/>
    <w:rsid w:val="003A6754"/>
    <w:pPr>
      <w:spacing w:after="0" w:line="240" w:lineRule="auto"/>
    </w:pPr>
    <w:rPr>
      <w:spacing w:val="4"/>
      <w:sz w:val="19"/>
    </w:rPr>
  </w:style>
  <w:style w:type="character" w:styleId="UnresolvedMention">
    <w:name w:val="Unresolved Mention"/>
    <w:basedOn w:val="DefaultParagraphFont"/>
    <w:uiPriority w:val="99"/>
    <w:semiHidden/>
    <w:unhideWhenUsed/>
    <w:rsid w:val="00A865A5"/>
    <w:rPr>
      <w:color w:val="605E5C"/>
      <w:shd w:val="clear" w:color="auto" w:fill="E1DFDD"/>
    </w:rPr>
  </w:style>
  <w:style w:type="character" w:styleId="Mention">
    <w:name w:val="Mention"/>
    <w:basedOn w:val="DefaultParagraphFont"/>
    <w:uiPriority w:val="99"/>
    <w:unhideWhenUsed/>
    <w:rsid w:val="00DE46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9279">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307391713">
      <w:bodyDiv w:val="1"/>
      <w:marLeft w:val="0"/>
      <w:marRight w:val="0"/>
      <w:marTop w:val="0"/>
      <w:marBottom w:val="0"/>
      <w:divBdr>
        <w:top w:val="none" w:sz="0" w:space="0" w:color="auto"/>
        <w:left w:val="none" w:sz="0" w:space="0" w:color="auto"/>
        <w:bottom w:val="none" w:sz="0" w:space="0" w:color="auto"/>
        <w:right w:val="none" w:sz="0" w:space="0" w:color="auto"/>
      </w:divBdr>
    </w:div>
    <w:div w:id="1377195998">
      <w:bodyDiv w:val="1"/>
      <w:marLeft w:val="0"/>
      <w:marRight w:val="0"/>
      <w:marTop w:val="0"/>
      <w:marBottom w:val="0"/>
      <w:divBdr>
        <w:top w:val="none" w:sz="0" w:space="0" w:color="auto"/>
        <w:left w:val="none" w:sz="0" w:space="0" w:color="auto"/>
        <w:bottom w:val="none" w:sz="0" w:space="0" w:color="auto"/>
        <w:right w:val="none" w:sz="0" w:space="0" w:color="auto"/>
      </w:divBdr>
    </w:div>
    <w:div w:id="18979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Vergabe%5d%20-%20Leistungsbeschreib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EC261E31BA458A937E3C28E3896021"/>
        <w:category>
          <w:name w:val="Allgemein"/>
          <w:gallery w:val="placeholder"/>
        </w:category>
        <w:types>
          <w:type w:val="bbPlcHdr"/>
        </w:types>
        <w:behaviors>
          <w:behavior w:val="content"/>
        </w:behaviors>
        <w:guid w:val="{1115B3F9-70F3-48F1-B5CE-8DDE0541B465}"/>
      </w:docPartPr>
      <w:docPartBody>
        <w:p w:rsidR="00C75C7F" w:rsidRDefault="00C75C7F">
          <w:pPr>
            <w:pStyle w:val="62EC261E31BA458A937E3C28E3896021"/>
          </w:pPr>
          <w:r w:rsidRPr="000957B5">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DIN OT Cond">
    <w:altName w:val="Cambria"/>
    <w:panose1 w:val="00000000000000000000"/>
    <w:charset w:val="00"/>
    <w:family w:val="roman"/>
    <w:notTrueType/>
    <w:pitch w:val="default"/>
  </w:font>
  <w:font w:name="Arial Narrow">
    <w:altName w:val="Arial"/>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C7F"/>
    <w:rsid w:val="002946A5"/>
    <w:rsid w:val="00360223"/>
    <w:rsid w:val="003745AE"/>
    <w:rsid w:val="003875EC"/>
    <w:rsid w:val="00413892"/>
    <w:rsid w:val="00577E0E"/>
    <w:rsid w:val="005B5EFC"/>
    <w:rsid w:val="005E7FAC"/>
    <w:rsid w:val="00773943"/>
    <w:rsid w:val="00962908"/>
    <w:rsid w:val="009A1CC0"/>
    <w:rsid w:val="00C75C7F"/>
    <w:rsid w:val="00DC6A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2EC261E31BA458A937E3C28E3896021">
    <w:name w:val="62EC261E31BA458A937E3C28E3896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0D6C24-1E7C-4CF7-92D2-3BB7DD8FA54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3C5EA32D-7D38-49E1-B5AB-E16E6C7DB433}">
  <ds:schemaRefs>
    <ds:schemaRef ds:uri="http://schemas.microsoft.com/sharepoint/v3/contenttype/forms"/>
  </ds:schemaRefs>
</ds:datastoreItem>
</file>

<file path=customXml/itemProps3.xml><?xml version="1.0" encoding="utf-8"?>
<ds:datastoreItem xmlns:ds="http://schemas.openxmlformats.org/officeDocument/2006/customXml" ds:itemID="{9C17F250-4FC7-4619-8E9F-32BE4D530CCC}">
  <ds:schemaRefs>
    <ds:schemaRef ds:uri="http://schemas.openxmlformats.org/officeDocument/2006/bibliography"/>
  </ds:schemaRefs>
</ds:datastoreItem>
</file>

<file path=customXml/itemProps4.xml><?xml version="1.0" encoding="utf-8"?>
<ds:datastoreItem xmlns:ds="http://schemas.openxmlformats.org/officeDocument/2006/customXml" ds:itemID="{37FD64C9-5B61-435C-8E7F-302D67D3D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%5bVergabe%5d%20-%20Leistungsbeschreibung.dotx</Template>
  <TotalTime>0</TotalTime>
  <Pages>1</Pages>
  <Words>640</Words>
  <Characters>3649</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 Eda</dc:creator>
  <cp:keywords/>
  <dc:description/>
  <cp:lastModifiedBy>Borski, Cornelius</cp:lastModifiedBy>
  <cp:revision>24</cp:revision>
  <cp:lastPrinted>2020-08-26T06:00:00Z</cp:lastPrinted>
  <dcterms:created xsi:type="dcterms:W3CDTF">2026-07-08T02:35:00Z</dcterms:created>
  <dcterms:modified xsi:type="dcterms:W3CDTF">2026-07-30T13:29:00Z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Order">
    <vt:r8>1249900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